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5DF" w:rsidRDefault="00D625DF" w:rsidP="00711A8F">
      <w:pPr>
        <w:pStyle w:val="Header"/>
        <w:jc w:val="center"/>
        <w:rPr>
          <w:rFonts w:ascii="Bookman Old Style" w:hAnsi="Bookman Old Style"/>
          <w:b/>
          <w:shadow/>
          <w:spacing w:val="20"/>
          <w:sz w:val="32"/>
          <w:szCs w:val="28"/>
        </w:rPr>
      </w:pPr>
    </w:p>
    <w:p w:rsidR="00D625DF" w:rsidRPr="00A2581C" w:rsidRDefault="00D625DF" w:rsidP="00711A8F">
      <w:pPr>
        <w:pStyle w:val="Header"/>
        <w:jc w:val="center"/>
        <w:rPr>
          <w:rFonts w:ascii="Bookman Old Style" w:hAnsi="Bookman Old Style"/>
          <w:b/>
          <w:shadow/>
          <w:spacing w:val="20"/>
          <w:sz w:val="32"/>
          <w:szCs w:val="28"/>
        </w:rPr>
      </w:pPr>
      <w:r w:rsidRPr="00A2581C">
        <w:rPr>
          <w:rFonts w:ascii="Bookman Old Style" w:hAnsi="Bookman Old Style"/>
          <w:b/>
          <w:shadow/>
          <w:spacing w:val="20"/>
          <w:sz w:val="32"/>
          <w:szCs w:val="28"/>
        </w:rPr>
        <w:t>Ministerstwo Pracy i Polityki Społecznej</w:t>
      </w:r>
    </w:p>
    <w:p w:rsidR="00D625DF" w:rsidRPr="00A2581C" w:rsidRDefault="00D625DF" w:rsidP="00711A8F">
      <w:pPr>
        <w:pStyle w:val="Header"/>
        <w:jc w:val="center"/>
        <w:rPr>
          <w:rFonts w:ascii="Bookman Old Style" w:hAnsi="Bookman Old Style"/>
          <w:b/>
          <w:shadow/>
          <w:spacing w:val="20"/>
          <w:sz w:val="28"/>
          <w:szCs w:val="26"/>
        </w:rPr>
      </w:pPr>
      <w:r w:rsidRPr="00A2581C">
        <w:rPr>
          <w:rFonts w:ascii="Bookman Old Style" w:hAnsi="Bookman Old Style"/>
          <w:b/>
          <w:shadow/>
          <w:spacing w:val="20"/>
          <w:sz w:val="28"/>
          <w:szCs w:val="26"/>
        </w:rPr>
        <w:t>Departament Rynku Pracy</w:t>
      </w:r>
    </w:p>
    <w:p w:rsidR="00D625DF" w:rsidRDefault="00D625DF">
      <w:pPr>
        <w:pStyle w:val="NoSpacing"/>
        <w:rPr>
          <w:rFonts w:ascii="Cambria" w:hAnsi="Cambria"/>
          <w:sz w:val="72"/>
          <w:szCs w:val="72"/>
        </w:rPr>
      </w:pPr>
    </w:p>
    <w:p w:rsidR="00D625DF" w:rsidRDefault="00D625DF">
      <w:pPr>
        <w:pStyle w:val="NoSpacing"/>
        <w:rPr>
          <w:rFonts w:ascii="Cambria" w:hAnsi="Cambria"/>
          <w:sz w:val="72"/>
          <w:szCs w:val="72"/>
        </w:rPr>
      </w:pPr>
    </w:p>
    <w:p w:rsidR="00D625DF" w:rsidRDefault="00D625DF">
      <w:pPr>
        <w:pStyle w:val="NoSpacing"/>
        <w:rPr>
          <w:rFonts w:ascii="Cambria" w:hAnsi="Cambria"/>
          <w:sz w:val="72"/>
          <w:szCs w:val="72"/>
        </w:rPr>
      </w:pPr>
    </w:p>
    <w:p w:rsidR="00D625DF" w:rsidRDefault="00D625DF">
      <w:pPr>
        <w:pStyle w:val="NoSpacing"/>
        <w:rPr>
          <w:rFonts w:ascii="Cambria" w:hAnsi="Cambria"/>
          <w:sz w:val="72"/>
          <w:szCs w:val="72"/>
        </w:rPr>
      </w:pPr>
    </w:p>
    <w:p w:rsidR="00D625DF" w:rsidRDefault="00D625DF">
      <w:pPr>
        <w:pStyle w:val="NoSpacing"/>
        <w:rPr>
          <w:rFonts w:ascii="Cambria" w:hAnsi="Cambria"/>
          <w:sz w:val="72"/>
          <w:szCs w:val="72"/>
        </w:rPr>
      </w:pPr>
    </w:p>
    <w:p w:rsidR="00D625DF" w:rsidRDefault="00D625DF">
      <w:pPr>
        <w:pStyle w:val="NoSpacing"/>
        <w:rPr>
          <w:rFonts w:ascii="Cambria" w:hAnsi="Cambria"/>
          <w:sz w:val="72"/>
          <w:szCs w:val="72"/>
        </w:rPr>
      </w:pPr>
      <w:r>
        <w:rPr>
          <w:noProof/>
          <w:lang w:eastAsia="pl-PL"/>
        </w:rPr>
        <w:pict>
          <v:rect id="_x0000_s1026" style="position:absolute;margin-left:0;margin-top:0;width:623.8pt;height:62.25pt;z-index:251656192;mso-position-horizontal:center;mso-position-horizontal-relative:page;mso-position-vertical:bottom;mso-position-vertical-relative:page" o:allowincell="f" fillcolor="#716b00" strokecolor="#544f00">
            <w10:wrap anchorx="page" anchory="page"/>
          </v:rect>
        </w:pict>
      </w:r>
      <w:r>
        <w:rPr>
          <w:noProof/>
          <w:lang w:eastAsia="pl-PL"/>
        </w:rPr>
        <w:pict>
          <v:rect id="_x0000_s1027" style="position:absolute;margin-left:32.6pt;margin-top:0;width:7.15pt;height:882.15pt;z-index:251659264;mso-position-horizontal-relative:page;mso-position-vertical:center;mso-position-vertical-relative:page" o:allowincell="f" strokecolor="#544f00">
            <w10:wrap anchorx="margin" anchory="page"/>
          </v:rect>
        </w:pict>
      </w:r>
      <w:r>
        <w:rPr>
          <w:noProof/>
          <w:lang w:eastAsia="pl-PL"/>
        </w:rPr>
        <w:pict>
          <v:rect id="_x0000_s1028" style="position:absolute;margin-left:557pt;margin-top:0;width:7.15pt;height:882.15pt;z-index:251658240;mso-position-horizontal-relative:page;mso-position-vertical:center;mso-position-vertical-relative:page" o:allowincell="f" strokecolor="#544f00">
            <w10:wrap anchorx="page" anchory="page"/>
          </v:rect>
        </w:pict>
      </w:r>
      <w:r>
        <w:rPr>
          <w:noProof/>
          <w:lang w:eastAsia="pl-PL"/>
        </w:rPr>
        <w:pict>
          <v:rect id="_x0000_s1029" style="position:absolute;margin-left:0;margin-top:.75pt;width:623.8pt;height:62.25pt;z-index:251657216;mso-position-horizontal:center;mso-position-horizontal-relative:page;mso-position-vertical-relative:page" o:allowincell="f" fillcolor="#716b00" strokecolor="#544f00">
            <w10:wrap anchorx="page" anchory="margin"/>
          </v:rect>
        </w:pict>
      </w:r>
    </w:p>
    <w:p w:rsidR="00D625DF" w:rsidRPr="00FF667B" w:rsidRDefault="00D625DF">
      <w:pPr>
        <w:pStyle w:val="NoSpacing"/>
        <w:rPr>
          <w:rFonts w:ascii="Bookman Old Style" w:hAnsi="Bookman Old Style"/>
          <w:b/>
          <w:shadow/>
          <w:color w:val="544F00"/>
          <w:sz w:val="68"/>
          <w:szCs w:val="68"/>
        </w:rPr>
      </w:pPr>
      <w:r>
        <w:rPr>
          <w:rFonts w:ascii="Bookman Old Style" w:hAnsi="Bookman Old Style"/>
          <w:b/>
          <w:shadow/>
          <w:color w:val="544F00"/>
          <w:sz w:val="68"/>
          <w:szCs w:val="68"/>
        </w:rPr>
        <w:t>BEZROBOCIE W POLSCE W 2010 ROKU</w:t>
      </w:r>
    </w:p>
    <w:p w:rsidR="00D625DF" w:rsidRDefault="00D625DF">
      <w:pPr>
        <w:pStyle w:val="NoSpacing"/>
        <w:rPr>
          <w:rFonts w:ascii="Cambria" w:hAnsi="Cambria"/>
          <w:sz w:val="36"/>
          <w:szCs w:val="36"/>
        </w:rPr>
      </w:pPr>
      <w:r w:rsidRPr="00377F47">
        <w:rPr>
          <w:rFonts w:ascii="Bookman Old Style" w:hAnsi="Bookman Old Style"/>
          <w:b/>
          <w:sz w:val="36"/>
          <w:szCs w:val="36"/>
        </w:rPr>
        <w:t>Raport tabelaryczny</w:t>
      </w:r>
    </w:p>
    <w:p w:rsidR="00D625DF" w:rsidRDefault="00D625DF">
      <w:pPr>
        <w:pStyle w:val="NoSpacing"/>
        <w:rPr>
          <w:rFonts w:ascii="Cambria" w:hAnsi="Cambria"/>
          <w:sz w:val="36"/>
          <w:szCs w:val="36"/>
        </w:rPr>
      </w:pPr>
    </w:p>
    <w:p w:rsidR="00D625DF" w:rsidRDefault="00D625DF">
      <w:pPr>
        <w:pStyle w:val="NoSpacing"/>
        <w:rPr>
          <w:rFonts w:ascii="Cambria" w:hAnsi="Cambria"/>
          <w:sz w:val="36"/>
          <w:szCs w:val="36"/>
        </w:rPr>
      </w:pPr>
    </w:p>
    <w:p w:rsidR="00D625DF" w:rsidRDefault="00D625DF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D625DF" w:rsidRDefault="00D625DF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D625DF" w:rsidRDefault="00D625DF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D625DF" w:rsidRDefault="00D625DF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D625DF" w:rsidRDefault="00D625DF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D625DF" w:rsidRDefault="00D625DF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D625DF" w:rsidRDefault="00D625DF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D625DF" w:rsidRDefault="00D625DF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D625DF" w:rsidRDefault="00D625DF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D625DF" w:rsidRDefault="00D625DF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D625DF" w:rsidRDefault="00D625DF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D625DF" w:rsidRDefault="00D625DF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D625DF" w:rsidRDefault="00D625DF" w:rsidP="00711A8F">
      <w:pPr>
        <w:spacing w:before="120"/>
        <w:ind w:left="-900" w:right="-828"/>
        <w:jc w:val="center"/>
        <w:rPr>
          <w:rFonts w:ascii="Cambria" w:hAnsi="Cambria"/>
          <w:sz w:val="72"/>
          <w:szCs w:val="72"/>
          <w:lang w:eastAsia="en-US"/>
        </w:rPr>
      </w:pPr>
      <w:r>
        <w:rPr>
          <w:rFonts w:ascii="Bookman Old Style" w:hAnsi="Bookman Old Style"/>
          <w:szCs w:val="20"/>
        </w:rPr>
        <w:t>Czerwiec</w:t>
      </w:r>
      <w:r w:rsidRPr="00A2581C">
        <w:rPr>
          <w:rFonts w:ascii="Bookman Old Style" w:hAnsi="Bookman Old Style"/>
          <w:szCs w:val="20"/>
        </w:rPr>
        <w:t xml:space="preserve"> 20</w:t>
      </w:r>
      <w:r>
        <w:rPr>
          <w:rFonts w:ascii="Bookman Old Style" w:hAnsi="Bookman Old Style"/>
          <w:szCs w:val="20"/>
        </w:rPr>
        <w:t>11</w:t>
      </w:r>
    </w:p>
    <w:p w:rsidR="00D625DF" w:rsidRDefault="00D625DF" w:rsidP="00073BFD">
      <w:pPr>
        <w:spacing w:line="360" w:lineRule="auto"/>
        <w:rPr>
          <w:rFonts w:ascii="Bookman Old Style" w:hAnsi="Bookman Old Style"/>
          <w:b/>
          <w:bCs/>
          <w:i/>
          <w:sz w:val="20"/>
          <w:szCs w:val="20"/>
        </w:rPr>
      </w:pPr>
    </w:p>
    <w:p w:rsidR="00D625DF" w:rsidRPr="00A2581C" w:rsidRDefault="00D625DF" w:rsidP="00073BFD">
      <w:pPr>
        <w:spacing w:line="360" w:lineRule="auto"/>
        <w:rPr>
          <w:rFonts w:ascii="Bookman Old Style" w:hAnsi="Bookman Old Style"/>
          <w:b/>
          <w:bCs/>
          <w:i/>
          <w:sz w:val="20"/>
          <w:szCs w:val="20"/>
        </w:rPr>
      </w:pPr>
      <w:r w:rsidRPr="00A2581C">
        <w:rPr>
          <w:rFonts w:ascii="Bookman Old Style" w:hAnsi="Bookman Old Style"/>
          <w:b/>
          <w:bCs/>
          <w:i/>
          <w:sz w:val="20"/>
          <w:szCs w:val="20"/>
        </w:rPr>
        <w:t>Opracowanie:</w:t>
      </w:r>
    </w:p>
    <w:p w:rsidR="00D625DF" w:rsidRPr="00A2581C" w:rsidRDefault="00D625DF" w:rsidP="00073BFD">
      <w:pPr>
        <w:pStyle w:val="Heading4"/>
        <w:spacing w:before="0" w:after="0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Wydział</w:t>
      </w:r>
      <w:r w:rsidRPr="00A2581C">
        <w:rPr>
          <w:rFonts w:ascii="Bookman Old Style" w:hAnsi="Bookman Old Style"/>
          <w:b w:val="0"/>
          <w:sz w:val="20"/>
          <w:szCs w:val="20"/>
        </w:rPr>
        <w:t xml:space="preserve"> Analiz i Statystyki </w:t>
      </w:r>
      <w:r>
        <w:rPr>
          <w:rFonts w:ascii="Bookman Old Style" w:hAnsi="Bookman Old Style"/>
          <w:b w:val="0"/>
          <w:sz w:val="20"/>
          <w:szCs w:val="20"/>
        </w:rPr>
        <w:t>(JMŁ)</w:t>
      </w: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  <w:r w:rsidRPr="00A2581C">
        <w:rPr>
          <w:rFonts w:ascii="Bookman Old Style" w:hAnsi="Bookman Old Style"/>
          <w:b/>
          <w:sz w:val="20"/>
          <w:szCs w:val="20"/>
        </w:rPr>
        <w:t xml:space="preserve"> </w:t>
      </w: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D625DF" w:rsidRPr="00A2581C" w:rsidRDefault="00D625DF" w:rsidP="00073BFD">
      <w:pPr>
        <w:pStyle w:val="Heading5"/>
        <w:spacing w:line="360" w:lineRule="auto"/>
        <w:jc w:val="center"/>
        <w:rPr>
          <w:rFonts w:ascii="Bookman Old Style" w:hAnsi="Bookman Old Style"/>
          <w:b w:val="0"/>
          <w:i w:val="0"/>
          <w:sz w:val="20"/>
          <w:szCs w:val="20"/>
        </w:rPr>
      </w:pPr>
      <w:r w:rsidRPr="00A2581C">
        <w:rPr>
          <w:rFonts w:ascii="Bookman Old Style" w:hAnsi="Bookman Old Style"/>
          <w:b w:val="0"/>
          <w:i w:val="0"/>
          <w:sz w:val="20"/>
          <w:szCs w:val="20"/>
        </w:rPr>
        <w:t>Przedruk w całości lub w części wykorzystanie</w:t>
      </w:r>
    </w:p>
    <w:p w:rsidR="00D625DF" w:rsidRPr="00A2581C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  <w:r w:rsidRPr="00A2581C">
        <w:rPr>
          <w:rFonts w:ascii="Bookman Old Style" w:hAnsi="Bookman Old Style"/>
          <w:bCs/>
          <w:sz w:val="20"/>
          <w:szCs w:val="20"/>
        </w:rPr>
        <w:t>danych statystycznych w druku dozwolone</w:t>
      </w:r>
    </w:p>
    <w:p w:rsidR="00D625DF" w:rsidRPr="00A2581C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  <w:r w:rsidRPr="00A2581C">
        <w:rPr>
          <w:rFonts w:ascii="Bookman Old Style" w:hAnsi="Bookman Old Style"/>
          <w:bCs/>
          <w:sz w:val="20"/>
          <w:szCs w:val="20"/>
        </w:rPr>
        <w:t xml:space="preserve">wyłącznie z podaniem źródła </w:t>
      </w:r>
    </w:p>
    <w:p w:rsidR="00D625DF" w:rsidRPr="00A2581C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D625DF" w:rsidRPr="00A2581C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D625DF" w:rsidRPr="00A2581C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D625DF" w:rsidRPr="00A2581C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D625DF" w:rsidRPr="00A2581C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D625DF" w:rsidRPr="00A2581C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D625DF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D625DF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D625DF" w:rsidRPr="00A2581C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D625DF" w:rsidRPr="00A2581C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D625DF" w:rsidRPr="00A2581C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D625DF" w:rsidRPr="00A2581C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D625DF" w:rsidRPr="00A2581C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D625DF" w:rsidRPr="00A2581C" w:rsidRDefault="00D625DF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D625DF" w:rsidRDefault="00D625DF" w:rsidP="00073BFD">
      <w:pPr>
        <w:pStyle w:val="Heading1"/>
      </w:pPr>
    </w:p>
    <w:p w:rsidR="00D625DF" w:rsidRDefault="00D625DF" w:rsidP="00073BFD"/>
    <w:p w:rsidR="00D625DF" w:rsidRDefault="00D625DF" w:rsidP="00073BFD"/>
    <w:p w:rsidR="00D625DF" w:rsidRDefault="00D625DF" w:rsidP="00073BFD"/>
    <w:p w:rsidR="00D625DF" w:rsidRDefault="00D625DF" w:rsidP="008A6268">
      <w:pPr>
        <w:pStyle w:val="Heading1"/>
        <w:jc w:val="center"/>
        <w:rPr>
          <w:color w:val="544F00"/>
          <w:sz w:val="24"/>
        </w:rPr>
      </w:pPr>
    </w:p>
    <w:p w:rsidR="00D625DF" w:rsidRPr="00015E55" w:rsidRDefault="00D625DF" w:rsidP="00015E55">
      <w:r>
        <w:t>.</w:t>
      </w:r>
    </w:p>
    <w:p w:rsidR="00D625DF" w:rsidRDefault="00D625DF" w:rsidP="00E63E1D">
      <w:pPr>
        <w:pStyle w:val="Heading1"/>
        <w:spacing w:before="0" w:after="120"/>
        <w:jc w:val="center"/>
        <w:rPr>
          <w:color w:val="544F00"/>
          <w:sz w:val="24"/>
        </w:rPr>
      </w:pPr>
      <w:r w:rsidRPr="00377F47">
        <w:rPr>
          <w:color w:val="544F00"/>
          <w:sz w:val="24"/>
        </w:rPr>
        <w:t>SPIS  TREŚCI</w:t>
      </w:r>
    </w:p>
    <w:p w:rsidR="00D625DF" w:rsidRPr="00334CEF" w:rsidRDefault="00D625DF" w:rsidP="00E63E1D">
      <w:pPr>
        <w:spacing w:after="120"/>
      </w:pP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015E55">
        <w:rPr>
          <w:b/>
          <w:bCs/>
          <w:sz w:val="19"/>
          <w:szCs w:val="19"/>
        </w:rPr>
        <w:t>UWAGI METODYCZNE</w:t>
      </w:r>
      <w:r w:rsidRPr="00A620ED">
        <w:rPr>
          <w:bCs/>
          <w:sz w:val="19"/>
          <w:szCs w:val="19"/>
        </w:rPr>
        <w:t xml:space="preserve"> ..................................................................................................................</w:t>
      </w:r>
      <w:r>
        <w:rPr>
          <w:bCs/>
          <w:sz w:val="19"/>
          <w:szCs w:val="19"/>
        </w:rPr>
        <w:t>........</w:t>
      </w:r>
      <w:r w:rsidRPr="00A620ED">
        <w:rPr>
          <w:bCs/>
          <w:sz w:val="19"/>
          <w:szCs w:val="19"/>
        </w:rPr>
        <w:t>..........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.........8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1. </w:t>
      </w:r>
      <w:r>
        <w:rPr>
          <w:bCs/>
          <w:sz w:val="19"/>
          <w:szCs w:val="19"/>
        </w:rPr>
        <w:t xml:space="preserve">   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Liczba zarejestrowanych bezrobotnych w podziale na płeć </w:t>
      </w:r>
      <w:r>
        <w:rPr>
          <w:bCs/>
          <w:sz w:val="19"/>
          <w:szCs w:val="19"/>
        </w:rPr>
        <w:t>w  latach 2009-2010 w układzie </w:t>
      </w:r>
      <w:r w:rsidRPr="00A620ED">
        <w:rPr>
          <w:bCs/>
          <w:sz w:val="19"/>
          <w:szCs w:val="19"/>
        </w:rPr>
        <w:t>województw.........................................</w:t>
      </w:r>
      <w:r>
        <w:rPr>
          <w:bCs/>
          <w:sz w:val="19"/>
          <w:szCs w:val="19"/>
        </w:rPr>
        <w:t>...........................................................</w:t>
      </w:r>
      <w:r w:rsidRPr="00A620ED">
        <w:rPr>
          <w:bCs/>
          <w:sz w:val="19"/>
          <w:szCs w:val="19"/>
        </w:rPr>
        <w:t>.................</w:t>
      </w:r>
      <w:r>
        <w:rPr>
          <w:bCs/>
          <w:sz w:val="19"/>
          <w:szCs w:val="19"/>
        </w:rPr>
        <w:t>...... 11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2. </w:t>
      </w:r>
      <w:r>
        <w:rPr>
          <w:bCs/>
          <w:sz w:val="19"/>
          <w:szCs w:val="19"/>
        </w:rPr>
        <w:t xml:space="preserve">   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Liczba zarejestrowanych bezrobotnych z prawem do zasiłku oraz według miejsca zamieszkania </w:t>
      </w:r>
      <w:r>
        <w:rPr>
          <w:bCs/>
          <w:sz w:val="19"/>
          <w:szCs w:val="19"/>
        </w:rPr>
        <w:br/>
        <w:t>w latach 2009-2010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>w układzie </w:t>
      </w:r>
      <w:r w:rsidRPr="00A620ED">
        <w:rPr>
          <w:bCs/>
          <w:sz w:val="19"/>
          <w:szCs w:val="19"/>
        </w:rPr>
        <w:t xml:space="preserve"> województw</w:t>
      </w:r>
      <w:r>
        <w:rPr>
          <w:bCs/>
          <w:sz w:val="19"/>
          <w:szCs w:val="19"/>
        </w:rPr>
        <w:t xml:space="preserve"> ………………………………………………....…........ </w:t>
      </w:r>
      <w:r w:rsidRPr="00A620ED">
        <w:rPr>
          <w:bCs/>
          <w:sz w:val="19"/>
          <w:szCs w:val="19"/>
        </w:rPr>
        <w:t>1</w:t>
      </w:r>
      <w:r>
        <w:rPr>
          <w:bCs/>
          <w:sz w:val="19"/>
          <w:szCs w:val="19"/>
        </w:rPr>
        <w:t>2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Liczba zarejestrowanych bezrobo</w:t>
      </w:r>
      <w:r>
        <w:rPr>
          <w:bCs/>
          <w:sz w:val="19"/>
          <w:szCs w:val="19"/>
        </w:rPr>
        <w:t xml:space="preserve">tnych poprzednio pracujących,  </w:t>
      </w:r>
      <w:r w:rsidRPr="00A620ED">
        <w:rPr>
          <w:bCs/>
          <w:sz w:val="19"/>
          <w:szCs w:val="19"/>
        </w:rPr>
        <w:t>zwol</w:t>
      </w:r>
      <w:r>
        <w:rPr>
          <w:bCs/>
          <w:sz w:val="19"/>
          <w:szCs w:val="19"/>
        </w:rPr>
        <w:t>nionych  z przyczyn dotyczących z</w:t>
      </w:r>
      <w:r w:rsidRPr="00A620ED">
        <w:rPr>
          <w:bCs/>
          <w:sz w:val="19"/>
          <w:szCs w:val="19"/>
        </w:rPr>
        <w:t>akładu pracy oraz dotychc</w:t>
      </w:r>
      <w:r>
        <w:rPr>
          <w:bCs/>
          <w:sz w:val="19"/>
          <w:szCs w:val="19"/>
        </w:rPr>
        <w:t>zas niepracujących w latach 2009-2010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w układzie województw..........................</w:t>
      </w:r>
      <w:r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.............................................................................................. 13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4.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Liczba zarejestrowanych bezrobotnych w okresie do 12 miesięcy od dnia ukończenia nauki, którzy ukończyli szkołę wyższą, do 27 roku życia </w:t>
      </w:r>
      <w:r>
        <w:rPr>
          <w:bCs/>
          <w:sz w:val="19"/>
          <w:szCs w:val="19"/>
        </w:rPr>
        <w:t>o</w:t>
      </w:r>
      <w:r w:rsidRPr="00A620ED">
        <w:rPr>
          <w:bCs/>
          <w:sz w:val="19"/>
          <w:szCs w:val="19"/>
        </w:rPr>
        <w:t>raz cudzoz</w:t>
      </w:r>
      <w:r>
        <w:rPr>
          <w:bCs/>
          <w:sz w:val="19"/>
          <w:szCs w:val="19"/>
        </w:rPr>
        <w:t>iemcy w latach 2009-2010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w układzie województw..</w:t>
      </w:r>
      <w:r>
        <w:rPr>
          <w:bCs/>
          <w:sz w:val="19"/>
          <w:szCs w:val="19"/>
        </w:rPr>
        <w:t>........................................................................................................................ 14</w:t>
      </w:r>
      <w:r w:rsidRPr="00A620ED">
        <w:rPr>
          <w:bCs/>
          <w:sz w:val="19"/>
          <w:szCs w:val="19"/>
        </w:rPr>
        <w:t xml:space="preserve"> 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5.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Liczba zarejestrowanych bezrobotnych do 25 roku życia, długotrwale bezrobotnych oraz powyżej 50</w:t>
      </w:r>
      <w:r>
        <w:rPr>
          <w:bCs/>
          <w:sz w:val="19"/>
          <w:szCs w:val="19"/>
        </w:rPr>
        <w:t> </w:t>
      </w:r>
      <w:r w:rsidRPr="00A620ED">
        <w:rPr>
          <w:bCs/>
          <w:sz w:val="19"/>
          <w:szCs w:val="19"/>
        </w:rPr>
        <w:t>roku</w:t>
      </w:r>
      <w:r>
        <w:rPr>
          <w:bCs/>
          <w:sz w:val="19"/>
          <w:szCs w:val="19"/>
        </w:rPr>
        <w:t> </w:t>
      </w:r>
      <w:r w:rsidRPr="00A620ED">
        <w:rPr>
          <w:bCs/>
          <w:sz w:val="19"/>
          <w:szCs w:val="19"/>
        </w:rPr>
        <w:t>życia w latach 200</w:t>
      </w:r>
      <w:r>
        <w:rPr>
          <w:bCs/>
          <w:sz w:val="19"/>
          <w:szCs w:val="19"/>
        </w:rPr>
        <w:t>9-2010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układzie województw .......</w:t>
      </w:r>
      <w:r>
        <w:rPr>
          <w:bCs/>
          <w:sz w:val="19"/>
          <w:szCs w:val="19"/>
        </w:rPr>
        <w:t>.......................................</w:t>
      </w:r>
      <w:r w:rsidRPr="00A620ED">
        <w:rPr>
          <w:bCs/>
          <w:sz w:val="19"/>
          <w:szCs w:val="19"/>
        </w:rPr>
        <w:t>......</w:t>
      </w:r>
      <w:r>
        <w:rPr>
          <w:bCs/>
          <w:sz w:val="19"/>
          <w:szCs w:val="19"/>
        </w:rPr>
        <w:t>.............. 15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6.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Liczba zarejestrowanych bezrobotnych bez kwalifikacji zawodowych, bez doświadczenia zawodowego</w:t>
      </w:r>
      <w:r>
        <w:rPr>
          <w:bCs/>
          <w:sz w:val="19"/>
          <w:szCs w:val="19"/>
        </w:rPr>
        <w:t> </w:t>
      </w:r>
      <w:r w:rsidRPr="00A620ED">
        <w:rPr>
          <w:bCs/>
          <w:sz w:val="19"/>
          <w:szCs w:val="19"/>
        </w:rPr>
        <w:t>oraz bez wyksz</w:t>
      </w:r>
      <w:r>
        <w:rPr>
          <w:bCs/>
          <w:sz w:val="19"/>
          <w:szCs w:val="19"/>
        </w:rPr>
        <w:t>tałcenia średniego w latach 2009-2010</w:t>
      </w:r>
      <w:r w:rsidRPr="00A620ED">
        <w:rPr>
          <w:bCs/>
          <w:sz w:val="19"/>
          <w:szCs w:val="19"/>
        </w:rPr>
        <w:t xml:space="preserve"> w układzie województw ......</w:t>
      </w:r>
      <w:r>
        <w:rPr>
          <w:bCs/>
          <w:sz w:val="19"/>
          <w:szCs w:val="19"/>
        </w:rPr>
        <w:t>...... 16</w:t>
      </w:r>
    </w:p>
    <w:p w:rsidR="00D625DF" w:rsidRDefault="00D625DF" w:rsidP="00355B97">
      <w:pPr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7.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Liczba zarejestrowanych bezrobotnych samotnie wychowujących co najmniej jedno dziecko </w:t>
      </w:r>
    </w:p>
    <w:p w:rsidR="00D625DF" w:rsidRPr="00A620ED" w:rsidRDefault="00D625DF" w:rsidP="00355B97">
      <w:pPr>
        <w:spacing w:after="120"/>
        <w:ind w:left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>do 18 roku</w:t>
      </w:r>
      <w:r>
        <w:rPr>
          <w:bCs/>
          <w:sz w:val="19"/>
          <w:szCs w:val="19"/>
        </w:rPr>
        <w:t> </w:t>
      </w:r>
      <w:r w:rsidRPr="00A620ED">
        <w:rPr>
          <w:bCs/>
          <w:sz w:val="19"/>
          <w:szCs w:val="19"/>
        </w:rPr>
        <w:t xml:space="preserve">życia, osoby, które po odbyciu kary pozbawienia wolności nie podjęły zatrudnienia, niepełnosprawni oraz kobiety, które nie podjęły zatrudnienia po urodzeniu dziecka </w:t>
      </w:r>
      <w:r>
        <w:rPr>
          <w:bCs/>
          <w:sz w:val="19"/>
          <w:szCs w:val="19"/>
        </w:rPr>
        <w:br/>
        <w:t xml:space="preserve">w latach 2009-2010 </w:t>
      </w:r>
      <w:r w:rsidRPr="00A620ED">
        <w:rPr>
          <w:bCs/>
          <w:sz w:val="19"/>
          <w:szCs w:val="19"/>
        </w:rPr>
        <w:t>w układzie województw ..................................................</w:t>
      </w:r>
      <w:r>
        <w:rPr>
          <w:bCs/>
          <w:sz w:val="19"/>
          <w:szCs w:val="19"/>
        </w:rPr>
        <w:t>....................................... 17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8.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Liczba zarejestrowanych bezrobotnych w podziale na płeć </w:t>
      </w:r>
      <w:r>
        <w:rPr>
          <w:bCs/>
          <w:sz w:val="19"/>
          <w:szCs w:val="19"/>
        </w:rPr>
        <w:t>w latach 2009-2010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w układzie województw ...........</w:t>
      </w:r>
      <w:r>
        <w:rPr>
          <w:bCs/>
          <w:sz w:val="19"/>
          <w:szCs w:val="19"/>
        </w:rPr>
        <w:t>........</w:t>
      </w:r>
      <w:r w:rsidRPr="00A620ED">
        <w:rPr>
          <w:bCs/>
          <w:sz w:val="19"/>
          <w:szCs w:val="19"/>
        </w:rPr>
        <w:t>.............................</w:t>
      </w:r>
      <w:r>
        <w:rPr>
          <w:bCs/>
          <w:sz w:val="19"/>
          <w:szCs w:val="19"/>
        </w:rPr>
        <w:t>.......................................................................... 18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9.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Liczba zarejestrowanych bezrob</w:t>
      </w:r>
      <w:r>
        <w:rPr>
          <w:bCs/>
          <w:sz w:val="19"/>
          <w:szCs w:val="19"/>
        </w:rPr>
        <w:t xml:space="preserve">otnych z prawem do zasiłku oraz </w:t>
      </w:r>
      <w:r w:rsidRPr="00A620ED">
        <w:rPr>
          <w:bCs/>
          <w:sz w:val="19"/>
          <w:szCs w:val="19"/>
        </w:rPr>
        <w:t xml:space="preserve">według miejsca zamieszkania </w:t>
      </w:r>
      <w:r>
        <w:rPr>
          <w:bCs/>
          <w:sz w:val="19"/>
          <w:szCs w:val="19"/>
        </w:rPr>
        <w:br/>
        <w:t>w latach 2009-2010</w:t>
      </w:r>
      <w:r w:rsidRPr="00A620ED">
        <w:rPr>
          <w:bCs/>
          <w:sz w:val="19"/>
          <w:szCs w:val="19"/>
        </w:rPr>
        <w:t xml:space="preserve"> w układzie województw .</w:t>
      </w:r>
      <w:r>
        <w:rPr>
          <w:bCs/>
          <w:sz w:val="19"/>
          <w:szCs w:val="19"/>
        </w:rPr>
        <w:t>........................................................................................ 19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10.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Liczba zarejestrowanych bezrobotnych poprzednio pracujących,  zwolnionych z przyczyn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dotyczących zakładu pracy i dotychczas niepracujących w latach 20</w:t>
      </w:r>
      <w:r>
        <w:rPr>
          <w:bCs/>
          <w:sz w:val="19"/>
          <w:szCs w:val="19"/>
        </w:rPr>
        <w:t>09-2010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w układzie województw ..</w:t>
      </w:r>
      <w:r>
        <w:rPr>
          <w:bCs/>
          <w:sz w:val="19"/>
          <w:szCs w:val="19"/>
        </w:rPr>
        <w:t>........................................................................................................</w:t>
      </w:r>
      <w:r w:rsidRPr="00A620ED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</w:t>
      </w:r>
      <w:r>
        <w:rPr>
          <w:bCs/>
          <w:sz w:val="19"/>
          <w:szCs w:val="19"/>
        </w:rPr>
        <w:t>..... 20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11.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Liczba zarejestrowanych bezrobotnych w okresie do 12 miesięcy od dnia ukończenia nauki,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bezrobotni, którzy ukończyli szkołę wyższą, do 27 roku życia oraz cudzoziemcy </w:t>
      </w:r>
      <w:r>
        <w:rPr>
          <w:bCs/>
          <w:sz w:val="19"/>
          <w:szCs w:val="19"/>
        </w:rPr>
        <w:br/>
        <w:t>w latach 2009-2010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>według województw ..</w:t>
      </w:r>
      <w:r w:rsidRPr="00A620ED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........................................................................................... 21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12.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Liczba zarejestrowanych bezrobotnych do 25 roku życia, długotrwale bezrobotnych oraz powyżej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50 roku życia w latach 200</w:t>
      </w:r>
      <w:r>
        <w:rPr>
          <w:bCs/>
          <w:sz w:val="19"/>
          <w:szCs w:val="19"/>
        </w:rPr>
        <w:t>9-2010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układzie województw ..</w:t>
      </w:r>
      <w:r>
        <w:rPr>
          <w:bCs/>
          <w:sz w:val="19"/>
          <w:szCs w:val="19"/>
        </w:rPr>
        <w:t>................................................</w:t>
      </w:r>
      <w:r w:rsidRPr="00A620ED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.............. 22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>Tablica 13.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Liczba zarejestrowanych bezrobotnych bez kwalifikacji zawodowych, bez doświadczenia zawodowego</w:t>
      </w:r>
      <w:r>
        <w:rPr>
          <w:bCs/>
          <w:sz w:val="19"/>
          <w:szCs w:val="19"/>
        </w:rPr>
        <w:t> </w:t>
      </w:r>
      <w:r w:rsidRPr="00A620ED">
        <w:rPr>
          <w:bCs/>
          <w:sz w:val="19"/>
          <w:szCs w:val="19"/>
        </w:rPr>
        <w:t>oraz bez wyksz</w:t>
      </w:r>
      <w:r>
        <w:rPr>
          <w:bCs/>
          <w:sz w:val="19"/>
          <w:szCs w:val="19"/>
        </w:rPr>
        <w:t>tałcenia średniego w latach 2009-2010</w:t>
      </w:r>
      <w:r w:rsidRPr="00A620ED">
        <w:rPr>
          <w:bCs/>
          <w:sz w:val="19"/>
          <w:szCs w:val="19"/>
        </w:rPr>
        <w:t xml:space="preserve"> w układzie województw.....</w:t>
      </w:r>
      <w:r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.....</w:t>
      </w:r>
      <w:r>
        <w:rPr>
          <w:bCs/>
          <w:sz w:val="19"/>
          <w:szCs w:val="19"/>
        </w:rPr>
        <w:t>.. 23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14.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Liczba zarejestrowanych bezrobotnych samotnie wychowujących co najmniej jedno dziecko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do 18 roku życia, </w:t>
      </w:r>
      <w:r>
        <w:rPr>
          <w:bCs/>
          <w:sz w:val="19"/>
          <w:szCs w:val="19"/>
        </w:rPr>
        <w:t>bezrobotnych,  którzy</w:t>
      </w:r>
      <w:r w:rsidRPr="00A620ED">
        <w:rPr>
          <w:bCs/>
          <w:sz w:val="19"/>
          <w:szCs w:val="19"/>
        </w:rPr>
        <w:t xml:space="preserve"> po odbyciu kary pozbawienia wolności nie podję</w:t>
      </w:r>
      <w:r>
        <w:rPr>
          <w:bCs/>
          <w:sz w:val="19"/>
          <w:szCs w:val="19"/>
        </w:rPr>
        <w:t xml:space="preserve">li </w:t>
      </w:r>
      <w:r w:rsidRPr="00A620ED">
        <w:rPr>
          <w:bCs/>
          <w:sz w:val="19"/>
          <w:szCs w:val="19"/>
        </w:rPr>
        <w:t>zatrudnienia</w:t>
      </w:r>
      <w:r>
        <w:rPr>
          <w:bCs/>
          <w:sz w:val="19"/>
          <w:szCs w:val="19"/>
        </w:rPr>
        <w:t>, niepełnosprawnych oraz kobiet</w:t>
      </w:r>
      <w:r w:rsidRPr="00A620ED">
        <w:rPr>
          <w:bCs/>
          <w:sz w:val="19"/>
          <w:szCs w:val="19"/>
        </w:rPr>
        <w:t xml:space="preserve">, które nie podjęły zatrudnienia po urodzeniu dziecka </w:t>
      </w:r>
      <w:r>
        <w:rPr>
          <w:bCs/>
          <w:sz w:val="19"/>
          <w:szCs w:val="19"/>
        </w:rPr>
        <w:br/>
        <w:t>w latach 2009-2010</w:t>
      </w:r>
      <w:r w:rsidRPr="00A620ED">
        <w:rPr>
          <w:bCs/>
          <w:sz w:val="19"/>
          <w:szCs w:val="19"/>
        </w:rPr>
        <w:t xml:space="preserve"> w układzie województw ........</w:t>
      </w:r>
      <w:r>
        <w:rPr>
          <w:bCs/>
          <w:sz w:val="19"/>
          <w:szCs w:val="19"/>
        </w:rPr>
        <w:t>................................................................................. 24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15.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Liczba wyrejestrowanych bezrobotnych w podziale na płeć</w:t>
      </w:r>
      <w:r>
        <w:rPr>
          <w:bCs/>
          <w:sz w:val="19"/>
          <w:szCs w:val="19"/>
        </w:rPr>
        <w:t xml:space="preserve"> w latach 2009-2010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w układzie województw ................</w:t>
      </w:r>
      <w:r>
        <w:rPr>
          <w:bCs/>
          <w:sz w:val="19"/>
          <w:szCs w:val="19"/>
        </w:rPr>
        <w:t>.......</w:t>
      </w:r>
      <w:r w:rsidRPr="00A620ED">
        <w:rPr>
          <w:bCs/>
          <w:sz w:val="19"/>
          <w:szCs w:val="19"/>
        </w:rPr>
        <w:t>...................</w:t>
      </w:r>
      <w:r>
        <w:rPr>
          <w:bCs/>
          <w:sz w:val="19"/>
          <w:szCs w:val="19"/>
        </w:rPr>
        <w:t>...........................................................</w:t>
      </w:r>
      <w:r w:rsidRPr="00A620ED">
        <w:rPr>
          <w:bCs/>
          <w:sz w:val="19"/>
          <w:szCs w:val="19"/>
        </w:rPr>
        <w:t>.............</w:t>
      </w:r>
      <w:r>
        <w:rPr>
          <w:bCs/>
          <w:sz w:val="19"/>
          <w:szCs w:val="19"/>
        </w:rPr>
        <w:t>....... 25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16.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Liczba wyrejestrowanych bezrobotnych zamieszkałych w mieście </w:t>
      </w:r>
      <w:r>
        <w:rPr>
          <w:bCs/>
          <w:sz w:val="19"/>
          <w:szCs w:val="19"/>
        </w:rPr>
        <w:t xml:space="preserve">i </w:t>
      </w:r>
      <w:r w:rsidRPr="00A620ED">
        <w:rPr>
          <w:bCs/>
          <w:sz w:val="19"/>
          <w:szCs w:val="19"/>
        </w:rPr>
        <w:t xml:space="preserve">na wsi oraz posiadających </w:t>
      </w:r>
      <w:r>
        <w:rPr>
          <w:bCs/>
          <w:sz w:val="19"/>
          <w:szCs w:val="19"/>
        </w:rPr>
        <w:t>gospodarstwo rolne w latach 2009-2010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układzie województw ......................</w:t>
      </w:r>
      <w:r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.....</w:t>
      </w:r>
      <w:r>
        <w:rPr>
          <w:bCs/>
          <w:sz w:val="19"/>
          <w:szCs w:val="19"/>
        </w:rPr>
        <w:t>............................. 26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17.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Liczba wyrejestrowanych bezrobotnych do 25 roku życia, długotrwale bezrobotnych oraz powyżej</w:t>
      </w:r>
      <w:r>
        <w:rPr>
          <w:bCs/>
          <w:sz w:val="19"/>
          <w:szCs w:val="19"/>
        </w:rPr>
        <w:br/>
        <w:t>50 roku życia w latach 2009-2010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 xml:space="preserve">w </w:t>
      </w:r>
      <w:r w:rsidRPr="00A620ED">
        <w:rPr>
          <w:bCs/>
          <w:sz w:val="19"/>
          <w:szCs w:val="19"/>
        </w:rPr>
        <w:t>układzie województw .........................</w:t>
      </w:r>
      <w:r>
        <w:rPr>
          <w:bCs/>
          <w:sz w:val="19"/>
          <w:szCs w:val="19"/>
        </w:rPr>
        <w:t>........................................ 27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18.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Wybrane kategorie bezrob</w:t>
      </w:r>
      <w:r>
        <w:rPr>
          <w:bCs/>
          <w:sz w:val="19"/>
          <w:szCs w:val="19"/>
        </w:rPr>
        <w:t>otnych według stanu w końcu 2010 r. w</w:t>
      </w:r>
      <w:r w:rsidRPr="00A620ED">
        <w:rPr>
          <w:bCs/>
          <w:sz w:val="19"/>
          <w:szCs w:val="19"/>
        </w:rPr>
        <w:t xml:space="preserve"> ukła</w:t>
      </w:r>
      <w:r>
        <w:rPr>
          <w:bCs/>
          <w:sz w:val="19"/>
          <w:szCs w:val="19"/>
        </w:rPr>
        <w:t>dzie województw cz. 1 .......... 28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19.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Wybrane kategorie bezrobotnych </w:t>
      </w:r>
      <w:r>
        <w:rPr>
          <w:bCs/>
          <w:sz w:val="19"/>
          <w:szCs w:val="19"/>
        </w:rPr>
        <w:t>według stanu w końcu 2010 r. w</w:t>
      </w:r>
      <w:r w:rsidRPr="00A620ED">
        <w:rPr>
          <w:bCs/>
          <w:sz w:val="19"/>
          <w:szCs w:val="19"/>
        </w:rPr>
        <w:t xml:space="preserve"> ukł</w:t>
      </w:r>
      <w:r>
        <w:rPr>
          <w:bCs/>
          <w:sz w:val="19"/>
          <w:szCs w:val="19"/>
        </w:rPr>
        <w:t>adzie województw cz. 2 .......... 29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20.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według czasu pozostawania bez pracy oraz </w:t>
      </w:r>
      <w:r>
        <w:rPr>
          <w:bCs/>
          <w:sz w:val="19"/>
          <w:szCs w:val="19"/>
        </w:rPr>
        <w:t>grup wieku stan w końcu 2010 r.</w:t>
      </w:r>
      <w:r w:rsidRPr="00A620ED">
        <w:rPr>
          <w:bCs/>
          <w:sz w:val="19"/>
          <w:szCs w:val="19"/>
        </w:rPr>
        <w:t xml:space="preserve"> w</w:t>
      </w:r>
      <w:r>
        <w:rPr>
          <w:bCs/>
          <w:sz w:val="19"/>
          <w:szCs w:val="19"/>
        </w:rPr>
        <w:t> </w:t>
      </w:r>
      <w:r w:rsidRPr="00A620ED">
        <w:rPr>
          <w:bCs/>
          <w:sz w:val="19"/>
          <w:szCs w:val="19"/>
        </w:rPr>
        <w:t>układzie województw ............</w:t>
      </w:r>
      <w:r>
        <w:rPr>
          <w:bCs/>
          <w:sz w:val="19"/>
          <w:szCs w:val="19"/>
        </w:rPr>
        <w:t>.............................................................................................................. 30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21.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według </w:t>
      </w:r>
      <w:r>
        <w:rPr>
          <w:bCs/>
          <w:sz w:val="19"/>
          <w:szCs w:val="19"/>
        </w:rPr>
        <w:t xml:space="preserve">poziomu </w:t>
      </w:r>
      <w:r w:rsidRPr="00A620ED">
        <w:rPr>
          <w:bCs/>
          <w:sz w:val="19"/>
          <w:szCs w:val="19"/>
        </w:rPr>
        <w:t>wykształcenia or</w:t>
      </w:r>
      <w:r>
        <w:rPr>
          <w:bCs/>
          <w:sz w:val="19"/>
          <w:szCs w:val="19"/>
        </w:rPr>
        <w:t>az stażu pracy stan w końcu 2010 r.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w układzie województw ...................................</w:t>
      </w:r>
      <w:r>
        <w:rPr>
          <w:bCs/>
          <w:sz w:val="19"/>
          <w:szCs w:val="19"/>
        </w:rPr>
        <w:t>......................</w:t>
      </w:r>
      <w:r w:rsidRPr="00A620ED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............................................................... 31</w:t>
      </w:r>
    </w:p>
    <w:p w:rsidR="00D625DF" w:rsidRDefault="00D625DF" w:rsidP="00355B97">
      <w:pPr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22.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kobiet według czasu pozostawania bez pracy oraz </w:t>
      </w:r>
      <w:r>
        <w:rPr>
          <w:bCs/>
          <w:sz w:val="19"/>
          <w:szCs w:val="19"/>
        </w:rPr>
        <w:t xml:space="preserve">grup </w:t>
      </w:r>
      <w:r w:rsidRPr="00A620ED">
        <w:rPr>
          <w:bCs/>
          <w:sz w:val="19"/>
          <w:szCs w:val="19"/>
        </w:rPr>
        <w:t xml:space="preserve">wieku </w:t>
      </w:r>
    </w:p>
    <w:p w:rsidR="00D625DF" w:rsidRPr="00A620ED" w:rsidRDefault="00D625DF" w:rsidP="00355B97">
      <w:pPr>
        <w:spacing w:after="120"/>
        <w:ind w:left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stan </w:t>
      </w:r>
      <w:r>
        <w:rPr>
          <w:bCs/>
          <w:sz w:val="19"/>
          <w:szCs w:val="19"/>
        </w:rPr>
        <w:t>w końcu 2010 r.</w:t>
      </w:r>
      <w:r w:rsidRPr="00A620ED">
        <w:rPr>
          <w:bCs/>
          <w:sz w:val="19"/>
          <w:szCs w:val="19"/>
        </w:rPr>
        <w:t xml:space="preserve"> w układzie województw</w:t>
      </w:r>
      <w:r>
        <w:rPr>
          <w:bCs/>
          <w:sz w:val="19"/>
          <w:szCs w:val="19"/>
        </w:rPr>
        <w:t xml:space="preserve"> ....................................................................................... 32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23.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kobiet według </w:t>
      </w:r>
      <w:r>
        <w:rPr>
          <w:bCs/>
          <w:sz w:val="19"/>
          <w:szCs w:val="19"/>
        </w:rPr>
        <w:t xml:space="preserve">poziomu </w:t>
      </w:r>
      <w:r w:rsidRPr="00A620ED">
        <w:rPr>
          <w:bCs/>
          <w:sz w:val="19"/>
          <w:szCs w:val="19"/>
        </w:rPr>
        <w:t>wykształcenia oraz stażu pracy</w:t>
      </w:r>
      <w:r>
        <w:rPr>
          <w:bCs/>
          <w:sz w:val="19"/>
          <w:szCs w:val="19"/>
        </w:rPr>
        <w:t xml:space="preserve"> stan w końcu 2010 r.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w układzie województw .........</w:t>
      </w:r>
      <w:r>
        <w:rPr>
          <w:bCs/>
          <w:sz w:val="19"/>
          <w:szCs w:val="19"/>
        </w:rPr>
        <w:t>................................................................................................................. 33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24.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zamieszkałych na wsi według czasu pozostawania bez pracy oraz </w:t>
      </w:r>
      <w:r>
        <w:rPr>
          <w:bCs/>
          <w:sz w:val="19"/>
          <w:szCs w:val="19"/>
        </w:rPr>
        <w:t xml:space="preserve">grup </w:t>
      </w:r>
      <w:r w:rsidRPr="00A620ED">
        <w:rPr>
          <w:bCs/>
          <w:sz w:val="19"/>
          <w:szCs w:val="19"/>
        </w:rPr>
        <w:t xml:space="preserve">wieku </w:t>
      </w:r>
      <w:r>
        <w:rPr>
          <w:bCs/>
          <w:sz w:val="19"/>
          <w:szCs w:val="19"/>
        </w:rPr>
        <w:br/>
        <w:t>stan w końcu 2010 r.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układzie województw .....................................................................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.......</w:t>
      </w:r>
      <w:r>
        <w:rPr>
          <w:bCs/>
          <w:sz w:val="19"/>
          <w:szCs w:val="19"/>
        </w:rPr>
        <w:t>...... 34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25.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zamieszkałych na wsi według </w:t>
      </w:r>
      <w:r>
        <w:rPr>
          <w:bCs/>
          <w:sz w:val="19"/>
          <w:szCs w:val="19"/>
        </w:rPr>
        <w:t xml:space="preserve">poziomu </w:t>
      </w:r>
      <w:r w:rsidRPr="00A620ED">
        <w:rPr>
          <w:bCs/>
          <w:sz w:val="19"/>
          <w:szCs w:val="19"/>
        </w:rPr>
        <w:t xml:space="preserve">wykształcenia oraz stażu pracy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stan w </w:t>
      </w:r>
      <w:r>
        <w:rPr>
          <w:bCs/>
          <w:sz w:val="19"/>
          <w:szCs w:val="19"/>
        </w:rPr>
        <w:t>końcu 2010 r.</w:t>
      </w:r>
      <w:r w:rsidRPr="00A620ED">
        <w:rPr>
          <w:bCs/>
          <w:sz w:val="19"/>
          <w:szCs w:val="19"/>
        </w:rPr>
        <w:t xml:space="preserve"> w układzie województw</w:t>
      </w:r>
      <w:r>
        <w:rPr>
          <w:bCs/>
          <w:sz w:val="19"/>
          <w:szCs w:val="19"/>
        </w:rPr>
        <w:t xml:space="preserve"> </w:t>
      </w:r>
      <w:r w:rsidRPr="00A620ED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..................................................................................... 35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26.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 bezrobotnych zamieszkałych w mieście według czasu pozostawania bez pracy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oraz </w:t>
      </w:r>
      <w:r>
        <w:rPr>
          <w:bCs/>
          <w:sz w:val="19"/>
          <w:szCs w:val="19"/>
        </w:rPr>
        <w:t>grup wieku stan w końcu 2010 r. w</w:t>
      </w:r>
      <w:r w:rsidRPr="00A620ED">
        <w:rPr>
          <w:bCs/>
          <w:sz w:val="19"/>
          <w:szCs w:val="19"/>
        </w:rPr>
        <w:t xml:space="preserve"> układzie województw ........................</w:t>
      </w:r>
      <w:r>
        <w:rPr>
          <w:bCs/>
          <w:sz w:val="19"/>
          <w:szCs w:val="19"/>
        </w:rPr>
        <w:t>................................... 36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27.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zamieszkałych w mieście według </w:t>
      </w:r>
      <w:r>
        <w:rPr>
          <w:bCs/>
          <w:sz w:val="19"/>
          <w:szCs w:val="19"/>
        </w:rPr>
        <w:t xml:space="preserve">poziomu </w:t>
      </w:r>
      <w:r w:rsidRPr="00A620ED">
        <w:rPr>
          <w:bCs/>
          <w:sz w:val="19"/>
          <w:szCs w:val="19"/>
        </w:rPr>
        <w:t>wykształcenia oraz stażu pracy</w:t>
      </w:r>
      <w:r>
        <w:rPr>
          <w:bCs/>
          <w:sz w:val="19"/>
          <w:szCs w:val="19"/>
        </w:rPr>
        <w:br/>
        <w:t xml:space="preserve"> stan w końcu 2010 r. w</w:t>
      </w:r>
      <w:r w:rsidRPr="00A620ED">
        <w:rPr>
          <w:bCs/>
          <w:sz w:val="19"/>
          <w:szCs w:val="19"/>
        </w:rPr>
        <w:t xml:space="preserve"> układzie województw ...........</w:t>
      </w:r>
      <w:r>
        <w:rPr>
          <w:bCs/>
          <w:sz w:val="19"/>
          <w:szCs w:val="19"/>
        </w:rPr>
        <w:t>.......</w:t>
      </w:r>
      <w:r w:rsidRPr="00A620ED">
        <w:rPr>
          <w:bCs/>
          <w:sz w:val="19"/>
          <w:szCs w:val="19"/>
        </w:rPr>
        <w:t>..........................</w:t>
      </w:r>
      <w:r>
        <w:rPr>
          <w:bCs/>
          <w:sz w:val="19"/>
          <w:szCs w:val="19"/>
        </w:rPr>
        <w:t>.......................................... 37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28a.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Bezrobotni </w:t>
      </w:r>
      <w:r>
        <w:rPr>
          <w:bCs/>
          <w:sz w:val="19"/>
          <w:szCs w:val="19"/>
        </w:rPr>
        <w:t xml:space="preserve">i poszukujący pracy </w:t>
      </w:r>
      <w:r w:rsidRPr="00A620ED">
        <w:rPr>
          <w:bCs/>
          <w:sz w:val="19"/>
          <w:szCs w:val="19"/>
        </w:rPr>
        <w:t xml:space="preserve">według grup wieku, poziomu wykształcenia, stażu pracy i czasu pozostawania </w:t>
      </w:r>
      <w:r>
        <w:rPr>
          <w:bCs/>
          <w:sz w:val="19"/>
          <w:szCs w:val="19"/>
        </w:rPr>
        <w:t>bez pracy w końcu 2010 r.</w:t>
      </w:r>
      <w:r w:rsidRPr="00A620ED">
        <w:rPr>
          <w:bCs/>
          <w:sz w:val="19"/>
          <w:szCs w:val="19"/>
        </w:rPr>
        <w:t xml:space="preserve"> .......</w:t>
      </w:r>
      <w:r>
        <w:rPr>
          <w:bCs/>
          <w:sz w:val="19"/>
          <w:szCs w:val="19"/>
        </w:rPr>
        <w:t>...........</w:t>
      </w:r>
      <w:r w:rsidRPr="00A620ED">
        <w:rPr>
          <w:bCs/>
          <w:sz w:val="19"/>
          <w:szCs w:val="19"/>
        </w:rPr>
        <w:t>.........</w:t>
      </w:r>
      <w:r>
        <w:rPr>
          <w:bCs/>
          <w:sz w:val="19"/>
          <w:szCs w:val="19"/>
        </w:rPr>
        <w:t>..........</w:t>
      </w:r>
      <w:r w:rsidRPr="00A620ED">
        <w:rPr>
          <w:bCs/>
          <w:sz w:val="19"/>
          <w:szCs w:val="19"/>
        </w:rPr>
        <w:t>...................................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...</w:t>
      </w:r>
      <w:r w:rsidRPr="00A620ED">
        <w:rPr>
          <w:bCs/>
          <w:sz w:val="19"/>
          <w:szCs w:val="19"/>
        </w:rPr>
        <w:t>..........</w:t>
      </w:r>
      <w:r>
        <w:rPr>
          <w:bCs/>
          <w:sz w:val="19"/>
          <w:szCs w:val="19"/>
        </w:rPr>
        <w:t>.... 38</w:t>
      </w:r>
    </w:p>
    <w:p w:rsidR="00D625DF" w:rsidRDefault="00D625DF" w:rsidP="00554950">
      <w:pPr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28b.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 bezrobotnych</w:t>
      </w:r>
      <w:r>
        <w:rPr>
          <w:bCs/>
          <w:sz w:val="19"/>
          <w:szCs w:val="19"/>
        </w:rPr>
        <w:t xml:space="preserve"> i poszukujących pracy</w:t>
      </w:r>
      <w:r w:rsidRPr="00A620ED">
        <w:rPr>
          <w:bCs/>
          <w:sz w:val="19"/>
          <w:szCs w:val="19"/>
        </w:rPr>
        <w:t xml:space="preserve"> według grup wieku, poziomu wykształcenia,</w:t>
      </w:r>
      <w:r>
        <w:rPr>
          <w:bCs/>
          <w:sz w:val="19"/>
          <w:szCs w:val="19"/>
        </w:rPr>
        <w:t xml:space="preserve"> </w:t>
      </w:r>
    </w:p>
    <w:p w:rsidR="00D625DF" w:rsidRPr="00A620ED" w:rsidRDefault="00D625DF" w:rsidP="00554950">
      <w:pPr>
        <w:spacing w:after="120"/>
        <w:ind w:left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>stażu pracy i czasu poz</w:t>
      </w:r>
      <w:r>
        <w:rPr>
          <w:bCs/>
          <w:sz w:val="19"/>
          <w:szCs w:val="19"/>
        </w:rPr>
        <w:t>ostawania bez pracy w końcu 2010 r. ..........</w:t>
      </w:r>
      <w:r w:rsidRPr="00A620ED">
        <w:rPr>
          <w:bCs/>
          <w:sz w:val="19"/>
          <w:szCs w:val="19"/>
        </w:rPr>
        <w:t>............................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...........</w:t>
      </w:r>
      <w:r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....</w:t>
      </w:r>
      <w:r>
        <w:rPr>
          <w:bCs/>
          <w:sz w:val="19"/>
          <w:szCs w:val="19"/>
        </w:rPr>
        <w:t>..... 39</w:t>
      </w:r>
    </w:p>
    <w:p w:rsidR="00D625DF" w:rsidRDefault="00D625DF" w:rsidP="00554950">
      <w:pPr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28c.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</w:t>
      </w:r>
      <w:r>
        <w:rPr>
          <w:bCs/>
          <w:sz w:val="19"/>
          <w:szCs w:val="19"/>
        </w:rPr>
        <w:t xml:space="preserve">i poszukujących pracy </w:t>
      </w:r>
      <w:r w:rsidRPr="00A620ED">
        <w:rPr>
          <w:bCs/>
          <w:sz w:val="19"/>
          <w:szCs w:val="19"/>
        </w:rPr>
        <w:t xml:space="preserve">według grup wieku, poziomu wykształcenia, </w:t>
      </w:r>
    </w:p>
    <w:p w:rsidR="00D625DF" w:rsidRPr="00A620ED" w:rsidRDefault="00D625DF" w:rsidP="00554950">
      <w:pPr>
        <w:spacing w:after="120"/>
        <w:ind w:left="1134"/>
        <w:rPr>
          <w:bCs/>
          <w:sz w:val="19"/>
          <w:szCs w:val="19"/>
        </w:rPr>
      </w:pPr>
      <w:r>
        <w:rPr>
          <w:bCs/>
          <w:sz w:val="19"/>
          <w:szCs w:val="19"/>
        </w:rPr>
        <w:t>s</w:t>
      </w:r>
      <w:r w:rsidRPr="00A620ED">
        <w:rPr>
          <w:bCs/>
          <w:sz w:val="19"/>
          <w:szCs w:val="19"/>
        </w:rPr>
        <w:t>tażu pracy i czasu poz</w:t>
      </w:r>
      <w:r>
        <w:rPr>
          <w:bCs/>
          <w:sz w:val="19"/>
          <w:szCs w:val="19"/>
        </w:rPr>
        <w:t>ostawania bez pracy w końcu 2010 r.</w:t>
      </w:r>
      <w:r w:rsidRPr="00A620ED">
        <w:rPr>
          <w:bCs/>
          <w:sz w:val="19"/>
          <w:szCs w:val="19"/>
        </w:rPr>
        <w:t xml:space="preserve"> 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............</w:t>
      </w:r>
      <w:r>
        <w:rPr>
          <w:bCs/>
          <w:sz w:val="19"/>
          <w:szCs w:val="19"/>
        </w:rPr>
        <w:t>................................................. 40</w:t>
      </w:r>
    </w:p>
    <w:p w:rsidR="00D625DF" w:rsidRDefault="00D625DF" w:rsidP="008249E0">
      <w:pPr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29a.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Bezrobotni będący w szczególnej sytuacji na rynku pracy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>edług czasu pozostawania bez pracy</w:t>
      </w:r>
      <w:r>
        <w:rPr>
          <w:bCs/>
          <w:sz w:val="19"/>
          <w:szCs w:val="19"/>
        </w:rPr>
        <w:t xml:space="preserve">, </w:t>
      </w:r>
    </w:p>
    <w:p w:rsidR="00D625DF" w:rsidRPr="00A620ED" w:rsidRDefault="00D625DF" w:rsidP="008249E0">
      <w:pPr>
        <w:spacing w:after="120"/>
        <w:ind w:left="1134"/>
        <w:rPr>
          <w:bCs/>
          <w:sz w:val="19"/>
          <w:szCs w:val="19"/>
        </w:rPr>
      </w:pPr>
      <w:r>
        <w:rPr>
          <w:bCs/>
          <w:sz w:val="19"/>
          <w:szCs w:val="19"/>
        </w:rPr>
        <w:t>grup wieku, poziomu wykształcenia i stażu pracy w końcu 2010 r.</w:t>
      </w:r>
      <w:r w:rsidRPr="00A620ED">
        <w:rPr>
          <w:bCs/>
          <w:sz w:val="19"/>
          <w:szCs w:val="19"/>
        </w:rPr>
        <w:t xml:space="preserve"> .......</w:t>
      </w:r>
      <w:r>
        <w:rPr>
          <w:bCs/>
          <w:sz w:val="19"/>
          <w:szCs w:val="19"/>
        </w:rPr>
        <w:t>................................................ 41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29b.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 bezrobotnych będących w szczególnej sytuacji na rynku pracy według czasu pozostawania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bez pracy, grup wieku, poziomu wykształ</w:t>
      </w:r>
      <w:r>
        <w:rPr>
          <w:bCs/>
          <w:sz w:val="19"/>
          <w:szCs w:val="19"/>
        </w:rPr>
        <w:t>cenia i stażu pracy w końcu 2010 r.</w:t>
      </w:r>
      <w:r w:rsidRPr="00A620ED">
        <w:rPr>
          <w:bCs/>
          <w:sz w:val="19"/>
          <w:szCs w:val="19"/>
        </w:rPr>
        <w:t xml:space="preserve"> ..........</w:t>
      </w:r>
      <w:r>
        <w:rPr>
          <w:bCs/>
          <w:sz w:val="19"/>
          <w:szCs w:val="19"/>
        </w:rPr>
        <w:t>.........</w:t>
      </w:r>
      <w:r w:rsidRPr="00A620ED">
        <w:rPr>
          <w:bCs/>
          <w:sz w:val="19"/>
          <w:szCs w:val="19"/>
        </w:rPr>
        <w:t>....</w:t>
      </w:r>
      <w:r>
        <w:rPr>
          <w:bCs/>
          <w:sz w:val="19"/>
          <w:szCs w:val="19"/>
        </w:rPr>
        <w:t>......</w:t>
      </w:r>
      <w:r w:rsidRPr="00A620ED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...... 42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29c.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 bezrobotnych będących w szczególnej sytuacji na rynku pracy według czasu pozostawania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bez pracy, grup wieku, poziomu wykształ</w:t>
      </w:r>
      <w:r>
        <w:rPr>
          <w:bCs/>
          <w:sz w:val="19"/>
          <w:szCs w:val="19"/>
        </w:rPr>
        <w:t xml:space="preserve">cenia i stażu pracy w końcu 2010 r. </w:t>
      </w:r>
      <w:r w:rsidRPr="00A620ED">
        <w:rPr>
          <w:bCs/>
          <w:sz w:val="19"/>
          <w:szCs w:val="19"/>
        </w:rPr>
        <w:t>........</w:t>
      </w:r>
      <w:r>
        <w:rPr>
          <w:bCs/>
          <w:sz w:val="19"/>
          <w:szCs w:val="19"/>
        </w:rPr>
        <w:t>............................. 43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30a.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Bezrobotne kobiety będące w szczególnej sytuacji na rynku pracy według czasu pozostawania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bez pracy, grup wieku</w:t>
      </w:r>
      <w:r>
        <w:rPr>
          <w:bCs/>
          <w:sz w:val="19"/>
          <w:szCs w:val="19"/>
        </w:rPr>
        <w:t>,</w:t>
      </w:r>
      <w:r w:rsidRPr="00A620ED">
        <w:rPr>
          <w:bCs/>
          <w:sz w:val="19"/>
          <w:szCs w:val="19"/>
        </w:rPr>
        <w:t xml:space="preserve"> poziomu wykształcenia i stażu pracy w </w:t>
      </w:r>
      <w:r>
        <w:rPr>
          <w:bCs/>
          <w:sz w:val="19"/>
          <w:szCs w:val="19"/>
        </w:rPr>
        <w:t>końcu 2010 r. ..................................... 44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30b.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 bezrobotnych kobiet będących w szczególnej sytuacji na rynku pracy według czasu pozostawania bez pracy, grup wieku,</w:t>
      </w:r>
      <w:r>
        <w:rPr>
          <w:bCs/>
          <w:sz w:val="19"/>
          <w:szCs w:val="19"/>
        </w:rPr>
        <w:t xml:space="preserve"> </w:t>
      </w:r>
      <w:r w:rsidRPr="00A620ED">
        <w:rPr>
          <w:bCs/>
          <w:sz w:val="19"/>
          <w:szCs w:val="19"/>
        </w:rPr>
        <w:t xml:space="preserve"> poziomu wykształ</w:t>
      </w:r>
      <w:r>
        <w:rPr>
          <w:bCs/>
          <w:sz w:val="19"/>
          <w:szCs w:val="19"/>
        </w:rPr>
        <w:t>cenia i stażu pracy w końcu 2010 r.</w:t>
      </w:r>
      <w:r w:rsidRPr="00A620ED">
        <w:rPr>
          <w:bCs/>
          <w:sz w:val="19"/>
          <w:szCs w:val="19"/>
        </w:rPr>
        <w:t xml:space="preserve"> ...</w:t>
      </w:r>
      <w:r>
        <w:rPr>
          <w:bCs/>
          <w:sz w:val="19"/>
          <w:szCs w:val="19"/>
        </w:rPr>
        <w:t>.......... 45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30c.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kobiet będących w szczególnej sytuacji na rynku pracy według czasu pozostawania bez pracy, grup wieku, </w:t>
      </w:r>
      <w:r>
        <w:rPr>
          <w:bCs/>
          <w:sz w:val="19"/>
          <w:szCs w:val="19"/>
        </w:rPr>
        <w:t>p</w:t>
      </w:r>
      <w:r w:rsidRPr="00A620ED">
        <w:rPr>
          <w:bCs/>
          <w:sz w:val="19"/>
          <w:szCs w:val="19"/>
        </w:rPr>
        <w:t>oziomu wykształcenia i stażu pra</w:t>
      </w:r>
      <w:r>
        <w:rPr>
          <w:bCs/>
          <w:sz w:val="19"/>
          <w:szCs w:val="19"/>
        </w:rPr>
        <w:t>cy w końcu 2010 r. .............. 46</w:t>
      </w:r>
    </w:p>
    <w:p w:rsidR="00D625DF" w:rsidRDefault="00D625DF" w:rsidP="005856CC">
      <w:pPr>
        <w:tabs>
          <w:tab w:val="left" w:pos="1260"/>
        </w:tabs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31a.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Bezrobotni </w:t>
      </w:r>
      <w:r>
        <w:rPr>
          <w:bCs/>
          <w:sz w:val="19"/>
          <w:szCs w:val="19"/>
        </w:rPr>
        <w:t xml:space="preserve">i poszukujący pracy </w:t>
      </w:r>
      <w:r w:rsidRPr="00A620ED">
        <w:rPr>
          <w:bCs/>
          <w:sz w:val="19"/>
          <w:szCs w:val="19"/>
        </w:rPr>
        <w:t xml:space="preserve">zamieszkali na wsi według grup wieku, poziomu wykształcenia, </w:t>
      </w:r>
    </w:p>
    <w:p w:rsidR="00D625DF" w:rsidRPr="00A620ED" w:rsidRDefault="00D625DF" w:rsidP="00E63E1D">
      <w:pPr>
        <w:tabs>
          <w:tab w:val="left" w:pos="1260"/>
        </w:tabs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stażu pracy i czasu pozostawania bez pracy </w:t>
      </w:r>
      <w:r>
        <w:rPr>
          <w:bCs/>
          <w:sz w:val="19"/>
          <w:szCs w:val="19"/>
        </w:rPr>
        <w:t>w końcu 2010 r.</w:t>
      </w:r>
      <w:r w:rsidRPr="00A620ED">
        <w:rPr>
          <w:bCs/>
          <w:sz w:val="19"/>
          <w:szCs w:val="19"/>
        </w:rPr>
        <w:t xml:space="preserve"> 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..................</w:t>
      </w:r>
      <w:r>
        <w:rPr>
          <w:bCs/>
          <w:sz w:val="19"/>
          <w:szCs w:val="19"/>
        </w:rPr>
        <w:t>.........</w:t>
      </w:r>
      <w:r w:rsidRPr="00A620ED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...............</w:t>
      </w:r>
      <w:r w:rsidRPr="00A620ED">
        <w:rPr>
          <w:bCs/>
          <w:sz w:val="19"/>
          <w:szCs w:val="19"/>
        </w:rPr>
        <w:t>.......</w:t>
      </w:r>
      <w:r>
        <w:rPr>
          <w:bCs/>
          <w:sz w:val="19"/>
          <w:szCs w:val="19"/>
        </w:rPr>
        <w:t>....... 47</w:t>
      </w:r>
    </w:p>
    <w:p w:rsidR="00D625DF" w:rsidRPr="00A620ED" w:rsidRDefault="00D625DF" w:rsidP="00E63E1D">
      <w:pPr>
        <w:tabs>
          <w:tab w:val="left" w:pos="1260"/>
        </w:tabs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31b.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 bezrobotnych</w:t>
      </w:r>
      <w:r>
        <w:rPr>
          <w:bCs/>
          <w:sz w:val="19"/>
          <w:szCs w:val="19"/>
        </w:rPr>
        <w:t xml:space="preserve"> i poszukujących pracy</w:t>
      </w:r>
      <w:r w:rsidRPr="00A620ED">
        <w:rPr>
          <w:bCs/>
          <w:sz w:val="19"/>
          <w:szCs w:val="19"/>
        </w:rPr>
        <w:t xml:space="preserve"> zamieszkałych na wsi według grup wieku, poziomu wykształcenia, stażu pracy i czasu pozostawania bez pracy</w:t>
      </w:r>
      <w:r>
        <w:rPr>
          <w:bCs/>
          <w:sz w:val="19"/>
          <w:szCs w:val="19"/>
        </w:rPr>
        <w:t xml:space="preserve">  w końcu 2010 r.</w:t>
      </w:r>
      <w:r w:rsidRPr="00A620ED">
        <w:rPr>
          <w:bCs/>
          <w:sz w:val="19"/>
          <w:szCs w:val="19"/>
        </w:rPr>
        <w:t xml:space="preserve"> .....</w:t>
      </w:r>
      <w:r>
        <w:rPr>
          <w:bCs/>
          <w:sz w:val="19"/>
          <w:szCs w:val="19"/>
        </w:rPr>
        <w:t>........</w:t>
      </w:r>
      <w:r w:rsidRPr="00A620ED">
        <w:rPr>
          <w:bCs/>
          <w:sz w:val="19"/>
          <w:szCs w:val="19"/>
        </w:rPr>
        <w:t>........</w:t>
      </w:r>
      <w:r>
        <w:rPr>
          <w:bCs/>
          <w:sz w:val="19"/>
          <w:szCs w:val="19"/>
        </w:rPr>
        <w:t>.................. 48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31c.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</w:t>
      </w:r>
      <w:r>
        <w:rPr>
          <w:bCs/>
          <w:sz w:val="19"/>
          <w:szCs w:val="19"/>
        </w:rPr>
        <w:t xml:space="preserve">i poszukujących pracy </w:t>
      </w:r>
      <w:r w:rsidRPr="00A620ED">
        <w:rPr>
          <w:bCs/>
          <w:sz w:val="19"/>
          <w:szCs w:val="19"/>
        </w:rPr>
        <w:t xml:space="preserve">zamieszkałych na wsi według grup wieku, poziomu wykształcenia, stażu pracy i czasu pozostawania bez pracy </w:t>
      </w:r>
      <w:r>
        <w:rPr>
          <w:bCs/>
          <w:sz w:val="19"/>
          <w:szCs w:val="19"/>
        </w:rPr>
        <w:t xml:space="preserve">w końcu 2010 r. </w:t>
      </w:r>
      <w:r w:rsidRPr="00A620ED">
        <w:rPr>
          <w:bCs/>
          <w:sz w:val="19"/>
          <w:szCs w:val="19"/>
        </w:rPr>
        <w:t>.....................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</w:t>
      </w:r>
      <w:r>
        <w:rPr>
          <w:bCs/>
          <w:sz w:val="19"/>
          <w:szCs w:val="19"/>
        </w:rPr>
        <w:t>......... 49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32a.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Bezrobotni zamieszkali na wsi będący w szczególnej sytuacji na rynku pracy według czasu pozostawania bez pracy, grup wieku, poziomu wykształ</w:t>
      </w:r>
      <w:r>
        <w:rPr>
          <w:bCs/>
          <w:sz w:val="19"/>
          <w:szCs w:val="19"/>
        </w:rPr>
        <w:t>cenia i stażu pracy w końcu 2010 r. ….</w:t>
      </w:r>
      <w:r w:rsidRPr="00A620ED">
        <w:rPr>
          <w:bCs/>
          <w:sz w:val="19"/>
          <w:szCs w:val="19"/>
        </w:rPr>
        <w:t>...</w:t>
      </w:r>
      <w:r>
        <w:rPr>
          <w:bCs/>
          <w:sz w:val="19"/>
          <w:szCs w:val="19"/>
        </w:rPr>
        <w:t>...... 50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32b.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zamieszkałych na wsi będących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szczególnej sytuacji na rynku pracy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według czasu pozostawania bez pracy, grup wieku, poziomu wykształcenia i stażu pracy </w:t>
      </w:r>
      <w:r>
        <w:rPr>
          <w:bCs/>
          <w:sz w:val="19"/>
          <w:szCs w:val="19"/>
        </w:rPr>
        <w:br/>
        <w:t>w końcu 2010 r.</w:t>
      </w:r>
      <w:r w:rsidRPr="00A620ED">
        <w:rPr>
          <w:bCs/>
          <w:sz w:val="19"/>
          <w:szCs w:val="19"/>
        </w:rPr>
        <w:t xml:space="preserve"> ................................................</w:t>
      </w:r>
      <w:r>
        <w:rPr>
          <w:bCs/>
          <w:sz w:val="19"/>
          <w:szCs w:val="19"/>
        </w:rPr>
        <w:t>....................................................................................... 51</w:t>
      </w:r>
    </w:p>
    <w:p w:rsidR="00D625DF" w:rsidRDefault="00D625DF" w:rsidP="00851537">
      <w:pPr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32c.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zamieszkałych na wsi będących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szczególnej sytuacji na rynku pracy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>według</w:t>
      </w:r>
      <w:r w:rsidRPr="00A620ED">
        <w:rPr>
          <w:bCs/>
          <w:sz w:val="19"/>
          <w:szCs w:val="19"/>
        </w:rPr>
        <w:t xml:space="preserve"> czasu pozostawania bez </w:t>
      </w:r>
      <w:r>
        <w:rPr>
          <w:bCs/>
          <w:sz w:val="19"/>
          <w:szCs w:val="19"/>
        </w:rPr>
        <w:t>pracy, grup</w:t>
      </w:r>
      <w:r w:rsidRPr="00A620ED">
        <w:rPr>
          <w:bCs/>
          <w:sz w:val="19"/>
          <w:szCs w:val="19"/>
        </w:rPr>
        <w:t xml:space="preserve"> wieku, poziomu wykształcenia i stażu pracy </w:t>
      </w:r>
    </w:p>
    <w:p w:rsidR="00D625DF" w:rsidRDefault="00D625DF" w:rsidP="00851537">
      <w:pPr>
        <w:spacing w:after="120"/>
        <w:ind w:left="1134"/>
        <w:rPr>
          <w:bCs/>
          <w:sz w:val="19"/>
          <w:szCs w:val="19"/>
        </w:rPr>
      </w:pPr>
      <w:r>
        <w:rPr>
          <w:bCs/>
          <w:sz w:val="19"/>
          <w:szCs w:val="19"/>
        </w:rPr>
        <w:t>w końcu 2010 r. ........................................................................................................................................52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33a.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Bezrobotne kobiety zamieszkałe na wsi będące w szczególnej sytuacji na rynku pracy według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czasu pozostawania bez pracy, grup wieku, poziomu wykształcenia i stażu pracy </w:t>
      </w:r>
      <w:r>
        <w:rPr>
          <w:bCs/>
          <w:sz w:val="19"/>
          <w:szCs w:val="19"/>
        </w:rPr>
        <w:br/>
        <w:t>w końcu 2010 r.</w:t>
      </w:r>
      <w:r w:rsidRPr="00A620ED">
        <w:rPr>
          <w:bCs/>
          <w:sz w:val="19"/>
          <w:szCs w:val="19"/>
        </w:rPr>
        <w:t xml:space="preserve"> .......</w:t>
      </w:r>
      <w:r>
        <w:rPr>
          <w:bCs/>
          <w:sz w:val="19"/>
          <w:szCs w:val="19"/>
        </w:rPr>
        <w:t>................................................................................................................................ 53</w:t>
      </w:r>
    </w:p>
    <w:p w:rsidR="00D625DF" w:rsidRDefault="00D625DF" w:rsidP="00480D71">
      <w:pPr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33b.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kobiet zamieszkałych na wsi będących </w:t>
      </w:r>
      <w:r>
        <w:rPr>
          <w:bCs/>
          <w:sz w:val="19"/>
          <w:szCs w:val="19"/>
        </w:rPr>
        <w:t xml:space="preserve"> w</w:t>
      </w:r>
      <w:r w:rsidRPr="00A620ED">
        <w:rPr>
          <w:bCs/>
          <w:sz w:val="19"/>
          <w:szCs w:val="19"/>
        </w:rPr>
        <w:t xml:space="preserve"> szczególnej sytuacji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na rynku pracy według czasu pozostawania bez pracy, grup wieku, poziomu wykształcenia </w:t>
      </w:r>
    </w:p>
    <w:p w:rsidR="00D625DF" w:rsidRPr="00A620ED" w:rsidRDefault="00D625DF" w:rsidP="00480D71">
      <w:pPr>
        <w:spacing w:after="120"/>
        <w:ind w:left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i stażu pracy </w:t>
      </w:r>
      <w:r>
        <w:rPr>
          <w:bCs/>
          <w:sz w:val="19"/>
          <w:szCs w:val="19"/>
        </w:rPr>
        <w:t>w końcu 2010 r.</w:t>
      </w:r>
      <w:r w:rsidRPr="00A620ED">
        <w:rPr>
          <w:bCs/>
          <w:sz w:val="19"/>
          <w:szCs w:val="19"/>
        </w:rPr>
        <w:t xml:space="preserve"> ....................................</w:t>
      </w:r>
      <w:r>
        <w:rPr>
          <w:bCs/>
          <w:sz w:val="19"/>
          <w:szCs w:val="19"/>
        </w:rPr>
        <w:t>.......</w:t>
      </w:r>
      <w:r w:rsidRPr="00A620ED">
        <w:rPr>
          <w:bCs/>
          <w:sz w:val="19"/>
          <w:szCs w:val="19"/>
        </w:rPr>
        <w:t>........</w:t>
      </w:r>
      <w:r>
        <w:rPr>
          <w:bCs/>
          <w:sz w:val="19"/>
          <w:szCs w:val="19"/>
        </w:rPr>
        <w:t>.............................................................. 54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33c.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kobiet zamieszkałych na wsi będących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szczególne</w:t>
      </w:r>
      <w:r>
        <w:rPr>
          <w:bCs/>
          <w:sz w:val="19"/>
          <w:szCs w:val="19"/>
        </w:rPr>
        <w:t xml:space="preserve">j sytuacji na rynku </w:t>
      </w:r>
      <w:r>
        <w:rPr>
          <w:bCs/>
          <w:sz w:val="19"/>
          <w:szCs w:val="19"/>
        </w:rPr>
        <w:br/>
        <w:t>pracy według</w:t>
      </w:r>
      <w:r w:rsidRPr="00A620ED">
        <w:rPr>
          <w:bCs/>
          <w:sz w:val="19"/>
          <w:szCs w:val="19"/>
        </w:rPr>
        <w:t xml:space="preserve"> czasu pozostawania bez pracy, grup wieku, poziomu wykształcenia i stażu pracy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>w końcu 2010 r.</w:t>
      </w:r>
      <w:r w:rsidRPr="00A620ED">
        <w:rPr>
          <w:bCs/>
          <w:sz w:val="19"/>
          <w:szCs w:val="19"/>
        </w:rPr>
        <w:t xml:space="preserve"> ............................</w:t>
      </w:r>
      <w:r>
        <w:rPr>
          <w:bCs/>
          <w:sz w:val="19"/>
          <w:szCs w:val="19"/>
        </w:rPr>
        <w:t>......</w:t>
      </w:r>
      <w:r w:rsidRPr="00A620ED">
        <w:rPr>
          <w:bCs/>
          <w:sz w:val="19"/>
          <w:szCs w:val="19"/>
        </w:rPr>
        <w:t>...............................................................</w:t>
      </w:r>
      <w:r>
        <w:rPr>
          <w:bCs/>
          <w:sz w:val="19"/>
          <w:szCs w:val="19"/>
        </w:rPr>
        <w:t>................</w:t>
      </w:r>
      <w:r w:rsidRPr="00A620ED">
        <w:rPr>
          <w:bCs/>
          <w:sz w:val="19"/>
          <w:szCs w:val="19"/>
        </w:rPr>
        <w:t>...........</w:t>
      </w:r>
      <w:r>
        <w:rPr>
          <w:bCs/>
          <w:sz w:val="19"/>
          <w:szCs w:val="19"/>
        </w:rPr>
        <w:t>.......... 55</w:t>
      </w:r>
    </w:p>
    <w:p w:rsidR="00D625DF" w:rsidRDefault="00D625DF" w:rsidP="009C4EF8">
      <w:pPr>
        <w:tabs>
          <w:tab w:val="left" w:pos="1260"/>
        </w:tabs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34</w:t>
      </w:r>
      <w:r w:rsidRPr="00A620ED">
        <w:rPr>
          <w:bCs/>
          <w:sz w:val="19"/>
          <w:szCs w:val="19"/>
        </w:rPr>
        <w:t xml:space="preserve">a.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Bezrobotni </w:t>
      </w:r>
      <w:r>
        <w:rPr>
          <w:bCs/>
          <w:sz w:val="19"/>
          <w:szCs w:val="19"/>
        </w:rPr>
        <w:t>i poszukujący pracy zamieszkali w mieście</w:t>
      </w:r>
      <w:r w:rsidRPr="00A620ED">
        <w:rPr>
          <w:bCs/>
          <w:sz w:val="19"/>
          <w:szCs w:val="19"/>
        </w:rPr>
        <w:t xml:space="preserve"> według grup wieku, poziomu wykształcenia, </w:t>
      </w:r>
    </w:p>
    <w:p w:rsidR="00D625DF" w:rsidRPr="00A620ED" w:rsidRDefault="00D625DF" w:rsidP="009C4EF8">
      <w:pPr>
        <w:tabs>
          <w:tab w:val="left" w:pos="1260"/>
        </w:tabs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stażu pracy i czasu pozostawania bez pracy </w:t>
      </w:r>
      <w:r>
        <w:rPr>
          <w:bCs/>
          <w:sz w:val="19"/>
          <w:szCs w:val="19"/>
        </w:rPr>
        <w:t>w końcu 2010</w:t>
      </w:r>
      <w:r w:rsidRPr="00A620ED">
        <w:rPr>
          <w:bCs/>
          <w:sz w:val="19"/>
          <w:szCs w:val="19"/>
        </w:rPr>
        <w:t xml:space="preserve"> roku ...................</w:t>
      </w:r>
      <w:r>
        <w:rPr>
          <w:bCs/>
          <w:sz w:val="19"/>
          <w:szCs w:val="19"/>
        </w:rPr>
        <w:t>.........</w:t>
      </w:r>
      <w:r w:rsidRPr="00A620ED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...............</w:t>
      </w:r>
      <w:r w:rsidRPr="00A620ED">
        <w:rPr>
          <w:bCs/>
          <w:sz w:val="19"/>
          <w:szCs w:val="19"/>
        </w:rPr>
        <w:t>.......</w:t>
      </w:r>
      <w:r>
        <w:rPr>
          <w:bCs/>
          <w:sz w:val="19"/>
          <w:szCs w:val="19"/>
        </w:rPr>
        <w:t>....... 56</w:t>
      </w:r>
    </w:p>
    <w:p w:rsidR="00D625DF" w:rsidRPr="00A620ED" w:rsidRDefault="00D625DF" w:rsidP="009C4EF8">
      <w:pPr>
        <w:tabs>
          <w:tab w:val="left" w:pos="1260"/>
        </w:tabs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34</w:t>
      </w:r>
      <w:r w:rsidRPr="00A620ED">
        <w:rPr>
          <w:bCs/>
          <w:sz w:val="19"/>
          <w:szCs w:val="19"/>
        </w:rPr>
        <w:t xml:space="preserve">b.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 bezrobotnych</w:t>
      </w:r>
      <w:r>
        <w:rPr>
          <w:bCs/>
          <w:sz w:val="19"/>
          <w:szCs w:val="19"/>
        </w:rPr>
        <w:t xml:space="preserve"> i poszukujących pracy zamieszkałych w mieście</w:t>
      </w:r>
      <w:r w:rsidRPr="00A620ED">
        <w:rPr>
          <w:bCs/>
          <w:sz w:val="19"/>
          <w:szCs w:val="19"/>
        </w:rPr>
        <w:t xml:space="preserve"> według grup wieku, poziomu wykształcenia, stażu pracy i czasu pozostawania bez pracy</w:t>
      </w:r>
      <w:r>
        <w:rPr>
          <w:bCs/>
          <w:sz w:val="19"/>
          <w:szCs w:val="19"/>
        </w:rPr>
        <w:t xml:space="preserve">  w końcu 2010 r.</w:t>
      </w:r>
      <w:r w:rsidRPr="00A620ED">
        <w:rPr>
          <w:bCs/>
          <w:sz w:val="19"/>
          <w:szCs w:val="19"/>
        </w:rPr>
        <w:t xml:space="preserve"> .....</w:t>
      </w:r>
      <w:r>
        <w:rPr>
          <w:bCs/>
          <w:sz w:val="19"/>
          <w:szCs w:val="19"/>
        </w:rPr>
        <w:t>........</w:t>
      </w:r>
      <w:r w:rsidRPr="00A620ED">
        <w:rPr>
          <w:bCs/>
          <w:sz w:val="19"/>
          <w:szCs w:val="19"/>
        </w:rPr>
        <w:t>........</w:t>
      </w:r>
      <w:r>
        <w:rPr>
          <w:bCs/>
          <w:sz w:val="19"/>
          <w:szCs w:val="19"/>
        </w:rPr>
        <w:t>.................. 57</w:t>
      </w:r>
    </w:p>
    <w:p w:rsidR="00D625DF" w:rsidRPr="00A620ED" w:rsidRDefault="00D625DF" w:rsidP="009C4EF8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34</w:t>
      </w:r>
      <w:r w:rsidRPr="00A620ED">
        <w:rPr>
          <w:bCs/>
          <w:sz w:val="19"/>
          <w:szCs w:val="19"/>
        </w:rPr>
        <w:t xml:space="preserve">c.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</w:t>
      </w:r>
      <w:r>
        <w:rPr>
          <w:bCs/>
          <w:sz w:val="19"/>
          <w:szCs w:val="19"/>
        </w:rPr>
        <w:t>i poszukujących pracy zamieszkałych w mieście</w:t>
      </w:r>
      <w:r w:rsidRPr="00A620ED">
        <w:rPr>
          <w:bCs/>
          <w:sz w:val="19"/>
          <w:szCs w:val="19"/>
        </w:rPr>
        <w:t xml:space="preserve"> według grup wieku, poziomu wykształcenia, stażu pracy i czasu pozostawania bez pracy </w:t>
      </w:r>
      <w:r>
        <w:rPr>
          <w:bCs/>
          <w:sz w:val="19"/>
          <w:szCs w:val="19"/>
        </w:rPr>
        <w:t xml:space="preserve">w końcu 2010 r. </w:t>
      </w:r>
      <w:r w:rsidRPr="00A620ED">
        <w:rPr>
          <w:bCs/>
          <w:sz w:val="19"/>
          <w:szCs w:val="19"/>
        </w:rPr>
        <w:t>.....................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</w:t>
      </w:r>
      <w:r>
        <w:rPr>
          <w:bCs/>
          <w:sz w:val="19"/>
          <w:szCs w:val="19"/>
        </w:rPr>
        <w:t>......... 58</w:t>
      </w:r>
    </w:p>
    <w:p w:rsidR="00D625DF" w:rsidRPr="00A620ED" w:rsidRDefault="00D625DF" w:rsidP="009C4EF8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35</w:t>
      </w:r>
      <w:r w:rsidRPr="00A620ED">
        <w:rPr>
          <w:bCs/>
          <w:sz w:val="19"/>
          <w:szCs w:val="19"/>
        </w:rPr>
        <w:t xml:space="preserve">a. </w:t>
      </w:r>
      <w:r>
        <w:rPr>
          <w:bCs/>
          <w:sz w:val="19"/>
          <w:szCs w:val="19"/>
        </w:rPr>
        <w:tab/>
        <w:t>Bezrobotni zamieszkali w mieście</w:t>
      </w:r>
      <w:r w:rsidRPr="00A620ED">
        <w:rPr>
          <w:bCs/>
          <w:sz w:val="19"/>
          <w:szCs w:val="19"/>
        </w:rPr>
        <w:t xml:space="preserve"> będący w szczególnej sytuacji na rynku pracy według czasu pozostawania bez pracy, grup wieku, poziomu wykształ</w:t>
      </w:r>
      <w:r>
        <w:rPr>
          <w:bCs/>
          <w:sz w:val="19"/>
          <w:szCs w:val="19"/>
        </w:rPr>
        <w:t>cenia i stażu pracy w końcu 2010 r. ….</w:t>
      </w:r>
      <w:r w:rsidRPr="00A620ED">
        <w:rPr>
          <w:bCs/>
          <w:sz w:val="19"/>
          <w:szCs w:val="19"/>
        </w:rPr>
        <w:t>...</w:t>
      </w:r>
      <w:r>
        <w:rPr>
          <w:bCs/>
          <w:sz w:val="19"/>
          <w:szCs w:val="19"/>
        </w:rPr>
        <w:t>...... 59</w:t>
      </w:r>
    </w:p>
    <w:p w:rsidR="00D625DF" w:rsidRPr="00A620ED" w:rsidRDefault="00D625DF" w:rsidP="009C4EF8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35</w:t>
      </w:r>
      <w:r w:rsidRPr="00A620ED">
        <w:rPr>
          <w:bCs/>
          <w:sz w:val="19"/>
          <w:szCs w:val="19"/>
        </w:rPr>
        <w:t xml:space="preserve">b.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</w:t>
      </w:r>
      <w:r>
        <w:rPr>
          <w:bCs/>
          <w:sz w:val="19"/>
          <w:szCs w:val="19"/>
        </w:rPr>
        <w:t>bezrobotnych zamieszkałych w mieście</w:t>
      </w:r>
      <w:r w:rsidRPr="00A620ED">
        <w:rPr>
          <w:bCs/>
          <w:sz w:val="19"/>
          <w:szCs w:val="19"/>
        </w:rPr>
        <w:t xml:space="preserve"> będących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szczególnej sytuacji na rynku pracy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według czasu pozostawania bez pracy, grup wieku, poziomu wykształcenia i stażu pracy </w:t>
      </w:r>
      <w:r>
        <w:rPr>
          <w:bCs/>
          <w:sz w:val="19"/>
          <w:szCs w:val="19"/>
        </w:rPr>
        <w:br/>
        <w:t>w końcu 2010 r.</w:t>
      </w:r>
      <w:r w:rsidRPr="00A620ED">
        <w:rPr>
          <w:bCs/>
          <w:sz w:val="19"/>
          <w:szCs w:val="19"/>
        </w:rPr>
        <w:t xml:space="preserve"> ................................................</w:t>
      </w:r>
      <w:r>
        <w:rPr>
          <w:bCs/>
          <w:sz w:val="19"/>
          <w:szCs w:val="19"/>
        </w:rPr>
        <w:t>....................................................................................... 60</w:t>
      </w:r>
    </w:p>
    <w:p w:rsidR="00D625DF" w:rsidRDefault="00D625DF" w:rsidP="009C4EF8">
      <w:pPr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35</w:t>
      </w:r>
      <w:r w:rsidRPr="00A620ED">
        <w:rPr>
          <w:bCs/>
          <w:sz w:val="19"/>
          <w:szCs w:val="19"/>
        </w:rPr>
        <w:t xml:space="preserve">c.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</w:t>
      </w:r>
      <w:r>
        <w:rPr>
          <w:bCs/>
          <w:sz w:val="19"/>
          <w:szCs w:val="19"/>
        </w:rPr>
        <w:t>bezrobotnych zamieszkałych w mieście</w:t>
      </w:r>
      <w:r w:rsidRPr="00A620ED">
        <w:rPr>
          <w:bCs/>
          <w:sz w:val="19"/>
          <w:szCs w:val="19"/>
        </w:rPr>
        <w:t xml:space="preserve"> będących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szczególnej sytuacji na rynku pracy</w:t>
      </w:r>
      <w:r>
        <w:rPr>
          <w:bCs/>
          <w:sz w:val="19"/>
          <w:szCs w:val="19"/>
        </w:rPr>
        <w:br/>
        <w:t>według</w:t>
      </w:r>
      <w:r w:rsidRPr="00A620ED">
        <w:rPr>
          <w:bCs/>
          <w:sz w:val="19"/>
          <w:szCs w:val="19"/>
        </w:rPr>
        <w:t xml:space="preserve"> czasu pozostawania bez </w:t>
      </w:r>
      <w:r>
        <w:rPr>
          <w:bCs/>
          <w:sz w:val="19"/>
          <w:szCs w:val="19"/>
        </w:rPr>
        <w:t>pracy, grup</w:t>
      </w:r>
      <w:r w:rsidRPr="00A620ED">
        <w:rPr>
          <w:bCs/>
          <w:sz w:val="19"/>
          <w:szCs w:val="19"/>
        </w:rPr>
        <w:t xml:space="preserve"> wieku, poziomu wykształcenia i stażu pracy </w:t>
      </w:r>
    </w:p>
    <w:p w:rsidR="00D625DF" w:rsidRDefault="00D625DF" w:rsidP="009C4EF8">
      <w:pPr>
        <w:spacing w:after="120"/>
        <w:ind w:left="1134"/>
        <w:rPr>
          <w:bCs/>
          <w:sz w:val="19"/>
          <w:szCs w:val="19"/>
        </w:rPr>
      </w:pPr>
      <w:r>
        <w:rPr>
          <w:bCs/>
          <w:sz w:val="19"/>
          <w:szCs w:val="19"/>
        </w:rPr>
        <w:t>w końcu 2010 r. ....................................................................................................................................... 61</w:t>
      </w:r>
    </w:p>
    <w:p w:rsidR="00D625DF" w:rsidRPr="00A620ED" w:rsidRDefault="00D625DF" w:rsidP="009C4EF8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36</w:t>
      </w:r>
      <w:r w:rsidRPr="00A620ED">
        <w:rPr>
          <w:bCs/>
          <w:sz w:val="19"/>
          <w:szCs w:val="19"/>
        </w:rPr>
        <w:t xml:space="preserve">a.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Bezro</w:t>
      </w:r>
      <w:r>
        <w:rPr>
          <w:bCs/>
          <w:sz w:val="19"/>
          <w:szCs w:val="19"/>
        </w:rPr>
        <w:t>botne kobiety zamieszkałe w mieście</w:t>
      </w:r>
      <w:r w:rsidRPr="00A620ED">
        <w:rPr>
          <w:bCs/>
          <w:sz w:val="19"/>
          <w:szCs w:val="19"/>
        </w:rPr>
        <w:t xml:space="preserve"> będące w szczególnej sytuacji na rynku pracy według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czasu pozostawania bez pracy, grup wieku, poziomu wykształcenia i stażu pracy </w:t>
      </w:r>
      <w:r>
        <w:rPr>
          <w:bCs/>
          <w:sz w:val="19"/>
          <w:szCs w:val="19"/>
        </w:rPr>
        <w:br/>
        <w:t>w końcu 2010 r.</w:t>
      </w:r>
      <w:r w:rsidRPr="00A620ED">
        <w:rPr>
          <w:bCs/>
          <w:sz w:val="19"/>
          <w:szCs w:val="19"/>
        </w:rPr>
        <w:t xml:space="preserve"> .......</w:t>
      </w:r>
      <w:r>
        <w:rPr>
          <w:bCs/>
          <w:sz w:val="19"/>
          <w:szCs w:val="19"/>
        </w:rPr>
        <w:t>................................................................................................................................ 62</w:t>
      </w:r>
    </w:p>
    <w:p w:rsidR="00D625DF" w:rsidRDefault="00D625DF" w:rsidP="009C4EF8">
      <w:pPr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36</w:t>
      </w:r>
      <w:r w:rsidRPr="00A620ED">
        <w:rPr>
          <w:bCs/>
          <w:sz w:val="19"/>
          <w:szCs w:val="19"/>
        </w:rPr>
        <w:t xml:space="preserve">b.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 bezrobotnych ko</w:t>
      </w:r>
      <w:r>
        <w:rPr>
          <w:bCs/>
          <w:sz w:val="19"/>
          <w:szCs w:val="19"/>
        </w:rPr>
        <w:t>biet zamieszkałych w mieście</w:t>
      </w:r>
      <w:r w:rsidRPr="00A620ED">
        <w:rPr>
          <w:bCs/>
          <w:sz w:val="19"/>
          <w:szCs w:val="19"/>
        </w:rPr>
        <w:t xml:space="preserve"> będących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szczególnej sytuacji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na rynku pracy według czasu pozostawania bez pracy, grup wieku, poziomu wykształcenia </w:t>
      </w:r>
    </w:p>
    <w:p w:rsidR="00D625DF" w:rsidRPr="00A620ED" w:rsidRDefault="00D625DF" w:rsidP="009C4EF8">
      <w:pPr>
        <w:spacing w:after="120"/>
        <w:ind w:left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i stażu pracy </w:t>
      </w:r>
      <w:r>
        <w:rPr>
          <w:bCs/>
          <w:sz w:val="19"/>
          <w:szCs w:val="19"/>
        </w:rPr>
        <w:t>w końcu 2010 r.</w:t>
      </w:r>
      <w:r w:rsidRPr="00A620ED">
        <w:rPr>
          <w:bCs/>
          <w:sz w:val="19"/>
          <w:szCs w:val="19"/>
        </w:rPr>
        <w:t xml:space="preserve"> ....................................</w:t>
      </w:r>
      <w:r>
        <w:rPr>
          <w:bCs/>
          <w:sz w:val="19"/>
          <w:szCs w:val="19"/>
        </w:rPr>
        <w:t>.......</w:t>
      </w:r>
      <w:r w:rsidRPr="00A620ED">
        <w:rPr>
          <w:bCs/>
          <w:sz w:val="19"/>
          <w:szCs w:val="19"/>
        </w:rPr>
        <w:t>........</w:t>
      </w:r>
      <w:r>
        <w:rPr>
          <w:bCs/>
          <w:sz w:val="19"/>
          <w:szCs w:val="19"/>
        </w:rPr>
        <w:t>.............................................................. 63</w:t>
      </w:r>
    </w:p>
    <w:p w:rsidR="00D625DF" w:rsidRPr="00A620ED" w:rsidRDefault="00D625DF" w:rsidP="009C4EF8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36</w:t>
      </w:r>
      <w:r w:rsidRPr="00A620ED">
        <w:rPr>
          <w:bCs/>
          <w:sz w:val="19"/>
          <w:szCs w:val="19"/>
        </w:rPr>
        <w:t xml:space="preserve">c.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 bezrobot</w:t>
      </w:r>
      <w:r>
        <w:rPr>
          <w:bCs/>
          <w:sz w:val="19"/>
          <w:szCs w:val="19"/>
        </w:rPr>
        <w:t>nych kobiet zamieszkałych w mieście</w:t>
      </w:r>
      <w:r w:rsidRPr="00A620ED">
        <w:rPr>
          <w:bCs/>
          <w:sz w:val="19"/>
          <w:szCs w:val="19"/>
        </w:rPr>
        <w:t xml:space="preserve"> będących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szczególne</w:t>
      </w:r>
      <w:r>
        <w:rPr>
          <w:bCs/>
          <w:sz w:val="19"/>
          <w:szCs w:val="19"/>
        </w:rPr>
        <w:t xml:space="preserve">j sytuacji na rynku </w:t>
      </w:r>
      <w:r>
        <w:rPr>
          <w:bCs/>
          <w:sz w:val="19"/>
          <w:szCs w:val="19"/>
        </w:rPr>
        <w:br/>
        <w:t>pracy według</w:t>
      </w:r>
      <w:r w:rsidRPr="00A620ED">
        <w:rPr>
          <w:bCs/>
          <w:sz w:val="19"/>
          <w:szCs w:val="19"/>
        </w:rPr>
        <w:t xml:space="preserve"> czasu pozostawania bez pracy, grup wieku, poziomu wykształcenia i stażu pracy</w:t>
      </w:r>
      <w:r>
        <w:rPr>
          <w:bCs/>
          <w:sz w:val="19"/>
          <w:szCs w:val="19"/>
        </w:rPr>
        <w:br/>
        <w:t>w końcu 2010 r.</w:t>
      </w:r>
      <w:r w:rsidRPr="00A620ED">
        <w:rPr>
          <w:bCs/>
          <w:sz w:val="19"/>
          <w:szCs w:val="19"/>
        </w:rPr>
        <w:t xml:space="preserve"> ............................</w:t>
      </w:r>
      <w:r>
        <w:rPr>
          <w:bCs/>
          <w:sz w:val="19"/>
          <w:szCs w:val="19"/>
        </w:rPr>
        <w:t>......</w:t>
      </w:r>
      <w:r w:rsidRPr="00A620ED">
        <w:rPr>
          <w:bCs/>
          <w:sz w:val="19"/>
          <w:szCs w:val="19"/>
        </w:rPr>
        <w:t>...............................................................</w:t>
      </w:r>
      <w:r>
        <w:rPr>
          <w:bCs/>
          <w:sz w:val="19"/>
          <w:szCs w:val="19"/>
        </w:rPr>
        <w:t>................</w:t>
      </w:r>
      <w:r w:rsidRPr="00A620ED">
        <w:rPr>
          <w:bCs/>
          <w:sz w:val="19"/>
          <w:szCs w:val="19"/>
        </w:rPr>
        <w:t>...........</w:t>
      </w:r>
      <w:r>
        <w:rPr>
          <w:bCs/>
          <w:sz w:val="19"/>
          <w:szCs w:val="19"/>
        </w:rPr>
        <w:t>.......... 64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37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Bilans bezrobotnych ogółem, zamieszkałych na wsi i w mieście</w:t>
      </w:r>
      <w:r>
        <w:rPr>
          <w:bCs/>
          <w:sz w:val="19"/>
          <w:szCs w:val="19"/>
        </w:rPr>
        <w:t xml:space="preserve"> w 2010 r</w:t>
      </w:r>
      <w:r w:rsidRPr="00A620ED">
        <w:rPr>
          <w:bCs/>
          <w:sz w:val="19"/>
          <w:szCs w:val="19"/>
        </w:rPr>
        <w:t xml:space="preserve">.. </w:t>
      </w:r>
      <w:r>
        <w:rPr>
          <w:bCs/>
          <w:sz w:val="19"/>
          <w:szCs w:val="19"/>
        </w:rPr>
        <w:t>………………..…….…...65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38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Bilans bezrobotnych będących w szczególnej sytuacji na rynku pracy </w:t>
      </w:r>
      <w:r>
        <w:rPr>
          <w:bCs/>
          <w:sz w:val="19"/>
          <w:szCs w:val="19"/>
        </w:rPr>
        <w:t>w 2010 r.</w:t>
      </w:r>
      <w:r w:rsidRPr="00A620ED">
        <w:rPr>
          <w:bCs/>
          <w:sz w:val="19"/>
          <w:szCs w:val="19"/>
        </w:rPr>
        <w:t xml:space="preserve"> 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.............</w:t>
      </w:r>
      <w:r>
        <w:rPr>
          <w:bCs/>
          <w:sz w:val="19"/>
          <w:szCs w:val="19"/>
        </w:rPr>
        <w:t>............. 66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39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</w:t>
      </w:r>
      <w:r>
        <w:rPr>
          <w:bCs/>
          <w:sz w:val="19"/>
          <w:szCs w:val="19"/>
        </w:rPr>
        <w:t>ilans bezrobotnych ogółem w 2010 r.</w:t>
      </w:r>
      <w:r w:rsidRPr="00A620ED">
        <w:rPr>
          <w:bCs/>
          <w:sz w:val="19"/>
          <w:szCs w:val="19"/>
        </w:rPr>
        <w:t xml:space="preserve"> według województw ...</w:t>
      </w:r>
      <w:r>
        <w:rPr>
          <w:bCs/>
          <w:sz w:val="19"/>
          <w:szCs w:val="19"/>
        </w:rPr>
        <w:t>............................................................. 67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40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Bi</w:t>
      </w:r>
      <w:r>
        <w:rPr>
          <w:bCs/>
          <w:sz w:val="19"/>
          <w:szCs w:val="19"/>
        </w:rPr>
        <w:t>lans bezrobotnych kobiet w 2010 r.</w:t>
      </w:r>
      <w:r w:rsidRPr="00A620ED">
        <w:rPr>
          <w:bCs/>
          <w:sz w:val="19"/>
          <w:szCs w:val="19"/>
        </w:rPr>
        <w:t xml:space="preserve"> według województw ........</w:t>
      </w:r>
      <w:r>
        <w:rPr>
          <w:bCs/>
          <w:sz w:val="19"/>
          <w:szCs w:val="19"/>
        </w:rPr>
        <w:t>.......................................................... 68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41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Bil</w:t>
      </w:r>
      <w:r>
        <w:rPr>
          <w:bCs/>
          <w:sz w:val="19"/>
          <w:szCs w:val="19"/>
        </w:rPr>
        <w:t>ans bezrobotnych mężczyzn w 2010 r.</w:t>
      </w:r>
      <w:r w:rsidRPr="00A620ED">
        <w:rPr>
          <w:bCs/>
          <w:sz w:val="19"/>
          <w:szCs w:val="19"/>
        </w:rPr>
        <w:t xml:space="preserve"> według województw .</w:t>
      </w:r>
      <w:r>
        <w:rPr>
          <w:bCs/>
          <w:sz w:val="19"/>
          <w:szCs w:val="19"/>
        </w:rPr>
        <w:t>.........</w:t>
      </w:r>
      <w:r w:rsidRPr="00A620ED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................................................ 69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>Tabli</w:t>
      </w:r>
      <w:r>
        <w:rPr>
          <w:bCs/>
          <w:sz w:val="19"/>
          <w:szCs w:val="19"/>
        </w:rPr>
        <w:t>ca 42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Bilans bezrobotnych </w:t>
      </w:r>
      <w:r>
        <w:rPr>
          <w:bCs/>
          <w:sz w:val="19"/>
          <w:szCs w:val="19"/>
        </w:rPr>
        <w:t>zamieszkałych na wsi w 2010 r.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>według</w:t>
      </w:r>
      <w:r w:rsidRPr="00A620ED">
        <w:rPr>
          <w:bCs/>
          <w:sz w:val="19"/>
          <w:szCs w:val="19"/>
        </w:rPr>
        <w:t xml:space="preserve"> województw ............................</w:t>
      </w:r>
      <w:r>
        <w:rPr>
          <w:bCs/>
          <w:sz w:val="19"/>
          <w:szCs w:val="19"/>
        </w:rPr>
        <w:t>............. 70</w:t>
      </w:r>
    </w:p>
    <w:p w:rsidR="00D625DF" w:rsidRPr="00A620ED" w:rsidRDefault="00D625DF" w:rsidP="00E63E1D">
      <w:pPr>
        <w:tabs>
          <w:tab w:val="left" w:pos="1260"/>
        </w:tabs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43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Bilans bezrobotnych ko</w:t>
      </w:r>
      <w:r>
        <w:rPr>
          <w:bCs/>
          <w:sz w:val="19"/>
          <w:szCs w:val="19"/>
        </w:rPr>
        <w:t>biet zamieszkałych na wsi w 2010 r.</w:t>
      </w:r>
      <w:r w:rsidRPr="00A620ED">
        <w:rPr>
          <w:bCs/>
          <w:sz w:val="19"/>
          <w:szCs w:val="19"/>
        </w:rPr>
        <w:t xml:space="preserve"> według wojewód</w:t>
      </w:r>
      <w:r>
        <w:rPr>
          <w:bCs/>
          <w:sz w:val="19"/>
          <w:szCs w:val="19"/>
        </w:rPr>
        <w:t>ztw .............................. 71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44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Bilans bezr</w:t>
      </w:r>
      <w:r>
        <w:rPr>
          <w:bCs/>
          <w:sz w:val="19"/>
          <w:szCs w:val="19"/>
        </w:rPr>
        <w:t>obotnych do 25 roku życia w 2010 r.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>edług województw........</w:t>
      </w:r>
      <w:r>
        <w:rPr>
          <w:bCs/>
          <w:sz w:val="19"/>
          <w:szCs w:val="19"/>
        </w:rPr>
        <w:t>.............</w:t>
      </w:r>
      <w:r w:rsidRPr="00A620ED">
        <w:rPr>
          <w:bCs/>
          <w:sz w:val="19"/>
          <w:szCs w:val="19"/>
        </w:rPr>
        <w:t>.......</w:t>
      </w:r>
      <w:r>
        <w:rPr>
          <w:bCs/>
          <w:sz w:val="19"/>
          <w:szCs w:val="19"/>
        </w:rPr>
        <w:t>...................... 72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45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Bilans bezrobotnyc</w:t>
      </w:r>
      <w:r>
        <w:rPr>
          <w:bCs/>
          <w:sz w:val="19"/>
          <w:szCs w:val="19"/>
        </w:rPr>
        <w:t>h kobiet do 25 roku życia w 2010 r.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>edług województw 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...........</w:t>
      </w:r>
      <w:r>
        <w:rPr>
          <w:bCs/>
          <w:sz w:val="19"/>
          <w:szCs w:val="19"/>
        </w:rPr>
        <w:t>........... 73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46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Bilans bezrobotn</w:t>
      </w:r>
      <w:r>
        <w:rPr>
          <w:bCs/>
          <w:sz w:val="19"/>
          <w:szCs w:val="19"/>
        </w:rPr>
        <w:t>ych powyżej 50 roku życia w 2010 r.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 xml:space="preserve"> w</w:t>
      </w:r>
      <w:r w:rsidRPr="00A620ED">
        <w:rPr>
          <w:bCs/>
          <w:sz w:val="19"/>
          <w:szCs w:val="19"/>
        </w:rPr>
        <w:t>edług województw .....</w:t>
      </w:r>
      <w:r>
        <w:rPr>
          <w:bCs/>
          <w:sz w:val="19"/>
          <w:szCs w:val="19"/>
        </w:rPr>
        <w:t>.................................. 74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47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Bilans bezrobotnych kob</w:t>
      </w:r>
      <w:r>
        <w:rPr>
          <w:bCs/>
          <w:sz w:val="19"/>
          <w:szCs w:val="19"/>
        </w:rPr>
        <w:t>iet powyżej 50 roku życia w 2010 r.</w:t>
      </w:r>
      <w:r w:rsidRPr="00A620ED">
        <w:rPr>
          <w:bCs/>
          <w:sz w:val="19"/>
          <w:szCs w:val="19"/>
        </w:rPr>
        <w:t xml:space="preserve"> według województw ..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...........</w:t>
      </w:r>
      <w:r>
        <w:rPr>
          <w:bCs/>
          <w:sz w:val="19"/>
          <w:szCs w:val="19"/>
        </w:rPr>
        <w:t>.............. 75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48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Bilans długotrwale</w:t>
      </w:r>
      <w:r>
        <w:rPr>
          <w:bCs/>
          <w:sz w:val="19"/>
          <w:szCs w:val="19"/>
        </w:rPr>
        <w:t xml:space="preserve"> bezrobotnych w 2010 r.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>edług województw ......</w:t>
      </w:r>
      <w:r>
        <w:rPr>
          <w:bCs/>
          <w:sz w:val="19"/>
          <w:szCs w:val="19"/>
        </w:rPr>
        <w:t>................................................... 76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49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Bilans długotr</w:t>
      </w:r>
      <w:r>
        <w:rPr>
          <w:bCs/>
          <w:sz w:val="19"/>
          <w:szCs w:val="19"/>
        </w:rPr>
        <w:t>wale bezrobotnych kobiet w 2010 r.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>edług województw ..............</w:t>
      </w:r>
      <w:r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.............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............ 77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50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  <w:t>Wolne miejsca pracy i miejsca aktywizacji zawodowej zgłoszone w 2010 r.</w:t>
      </w:r>
      <w:r w:rsidRPr="00A620ED">
        <w:rPr>
          <w:bCs/>
          <w:sz w:val="19"/>
          <w:szCs w:val="19"/>
        </w:rPr>
        <w:t xml:space="preserve"> według województw</w:t>
      </w:r>
      <w:r>
        <w:rPr>
          <w:bCs/>
          <w:sz w:val="19"/>
          <w:szCs w:val="19"/>
        </w:rPr>
        <w:t xml:space="preserve"> ..... 78</w:t>
      </w:r>
    </w:p>
    <w:p w:rsidR="00D625DF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51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Poszuk</w:t>
      </w:r>
      <w:r>
        <w:rPr>
          <w:bCs/>
          <w:sz w:val="19"/>
          <w:szCs w:val="19"/>
        </w:rPr>
        <w:t xml:space="preserve">ujący pracy w 2010 r. </w:t>
      </w:r>
      <w:r w:rsidRPr="00A620ED">
        <w:rPr>
          <w:bCs/>
          <w:sz w:val="19"/>
          <w:szCs w:val="19"/>
        </w:rPr>
        <w:t>według województw .....................</w:t>
      </w:r>
      <w:r>
        <w:rPr>
          <w:bCs/>
          <w:sz w:val="19"/>
          <w:szCs w:val="19"/>
        </w:rPr>
        <w:t>......................................</w:t>
      </w:r>
      <w:r w:rsidRPr="00A620ED">
        <w:rPr>
          <w:bCs/>
          <w:sz w:val="19"/>
          <w:szCs w:val="19"/>
        </w:rPr>
        <w:t>...............</w:t>
      </w:r>
      <w:r>
        <w:rPr>
          <w:bCs/>
          <w:sz w:val="19"/>
          <w:szCs w:val="19"/>
        </w:rPr>
        <w:t>...... 79</w:t>
      </w:r>
    </w:p>
    <w:p w:rsidR="00D625DF" w:rsidRDefault="00D625DF" w:rsidP="006E1637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52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Poszuk</w:t>
      </w:r>
      <w:r>
        <w:rPr>
          <w:bCs/>
          <w:sz w:val="19"/>
          <w:szCs w:val="19"/>
        </w:rPr>
        <w:t xml:space="preserve">ujący pracy według stanu w końcu 2010 r. </w:t>
      </w:r>
      <w:r w:rsidRPr="00A620ED">
        <w:rPr>
          <w:bCs/>
          <w:sz w:val="19"/>
          <w:szCs w:val="19"/>
        </w:rPr>
        <w:t>według województw ..............</w:t>
      </w:r>
      <w:r>
        <w:rPr>
          <w:bCs/>
          <w:sz w:val="19"/>
          <w:szCs w:val="19"/>
        </w:rPr>
        <w:t>............</w:t>
      </w:r>
      <w:r w:rsidRPr="00A620ED">
        <w:rPr>
          <w:bCs/>
          <w:sz w:val="19"/>
          <w:szCs w:val="19"/>
        </w:rPr>
        <w:t>...............</w:t>
      </w:r>
      <w:r>
        <w:rPr>
          <w:bCs/>
          <w:sz w:val="19"/>
          <w:szCs w:val="19"/>
        </w:rPr>
        <w:t>...... 80</w:t>
      </w:r>
    </w:p>
    <w:p w:rsidR="00D625DF" w:rsidRDefault="00D625DF" w:rsidP="006E1637">
      <w:pPr>
        <w:tabs>
          <w:tab w:val="left" w:pos="1260"/>
        </w:tabs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53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  <w:t xml:space="preserve">Osoby uprawnione do dodatku aktywizacyjnego i osoby uczestniczące w działaniach </w:t>
      </w:r>
    </w:p>
    <w:p w:rsidR="00D625DF" w:rsidRDefault="00D625DF" w:rsidP="006E1637">
      <w:pPr>
        <w:tabs>
          <w:tab w:val="left" w:pos="1260"/>
        </w:tabs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ab/>
        <w:t xml:space="preserve">realizowanych w ramach projektów współfinansowanych z Europejskiego Funduszu Społecznego </w:t>
      </w:r>
    </w:p>
    <w:p w:rsidR="00D625DF" w:rsidRPr="00A620ED" w:rsidRDefault="00D625DF" w:rsidP="00E63E1D">
      <w:pPr>
        <w:tabs>
          <w:tab w:val="left" w:pos="1260"/>
        </w:tabs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ab/>
        <w:t xml:space="preserve">oraz cudzoziemcy z prawem do zasiłku w 2010 r. </w:t>
      </w:r>
      <w:r w:rsidRPr="00A620ED">
        <w:rPr>
          <w:bCs/>
          <w:sz w:val="19"/>
          <w:szCs w:val="19"/>
        </w:rPr>
        <w:t>.....</w:t>
      </w:r>
      <w:r>
        <w:rPr>
          <w:bCs/>
          <w:sz w:val="19"/>
          <w:szCs w:val="19"/>
        </w:rPr>
        <w:t>...................</w:t>
      </w:r>
      <w:r w:rsidRPr="00A620ED">
        <w:rPr>
          <w:bCs/>
          <w:sz w:val="19"/>
          <w:szCs w:val="19"/>
        </w:rPr>
        <w:t>...........</w:t>
      </w:r>
      <w:r>
        <w:rPr>
          <w:bCs/>
          <w:sz w:val="19"/>
          <w:szCs w:val="19"/>
        </w:rPr>
        <w:t>..............................</w:t>
      </w:r>
      <w:r w:rsidRPr="00A620ED">
        <w:rPr>
          <w:bCs/>
          <w:sz w:val="19"/>
          <w:szCs w:val="19"/>
        </w:rPr>
        <w:t>.........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... 81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>Tablica 5</w:t>
      </w:r>
      <w:r>
        <w:rPr>
          <w:bCs/>
          <w:sz w:val="19"/>
          <w:szCs w:val="19"/>
        </w:rPr>
        <w:t>4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Zgłoszenia zwolnień i zwolnienia </w:t>
      </w:r>
      <w:r>
        <w:rPr>
          <w:bCs/>
          <w:sz w:val="19"/>
          <w:szCs w:val="19"/>
        </w:rPr>
        <w:t xml:space="preserve">grupowe </w:t>
      </w:r>
      <w:r w:rsidRPr="00A620ED">
        <w:rPr>
          <w:bCs/>
          <w:sz w:val="19"/>
          <w:szCs w:val="19"/>
        </w:rPr>
        <w:t>oraz zwolnienia</w:t>
      </w:r>
      <w:r>
        <w:rPr>
          <w:bCs/>
          <w:sz w:val="19"/>
          <w:szCs w:val="19"/>
        </w:rPr>
        <w:t xml:space="preserve"> monitorowane w 2010 r.</w:t>
      </w:r>
      <w:r w:rsidRPr="00A620ED">
        <w:rPr>
          <w:bCs/>
          <w:sz w:val="19"/>
          <w:szCs w:val="19"/>
        </w:rPr>
        <w:t xml:space="preserve"> .</w:t>
      </w:r>
      <w:r>
        <w:rPr>
          <w:bCs/>
          <w:sz w:val="19"/>
          <w:szCs w:val="19"/>
        </w:rPr>
        <w:t>..........</w:t>
      </w:r>
      <w:r w:rsidRPr="00A620ED">
        <w:rPr>
          <w:bCs/>
          <w:sz w:val="19"/>
          <w:szCs w:val="19"/>
        </w:rPr>
        <w:t>....</w:t>
      </w:r>
      <w:r>
        <w:rPr>
          <w:bCs/>
          <w:sz w:val="19"/>
          <w:szCs w:val="19"/>
        </w:rPr>
        <w:t>.......... 82</w:t>
      </w:r>
    </w:p>
    <w:p w:rsidR="00D625DF" w:rsidRDefault="00D625DF" w:rsidP="00E2236C">
      <w:pPr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>Tablica 5</w:t>
      </w:r>
      <w:r>
        <w:rPr>
          <w:bCs/>
          <w:sz w:val="19"/>
          <w:szCs w:val="19"/>
        </w:rPr>
        <w:t>5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Zarejestrowani bezrobotni </w:t>
      </w:r>
      <w:r>
        <w:rPr>
          <w:bCs/>
          <w:sz w:val="19"/>
          <w:szCs w:val="19"/>
        </w:rPr>
        <w:t xml:space="preserve">oraz poszukujący pracy </w:t>
      </w:r>
      <w:r w:rsidRPr="00A620ED">
        <w:rPr>
          <w:bCs/>
          <w:sz w:val="19"/>
          <w:szCs w:val="19"/>
        </w:rPr>
        <w:t>według sekcji polskiej klasyf</w:t>
      </w:r>
      <w:r>
        <w:rPr>
          <w:bCs/>
          <w:sz w:val="19"/>
          <w:szCs w:val="19"/>
        </w:rPr>
        <w:t xml:space="preserve">ikacji działalności </w:t>
      </w:r>
    </w:p>
    <w:p w:rsidR="00D625DF" w:rsidRPr="00A620ED" w:rsidRDefault="00D625DF" w:rsidP="00E2236C">
      <w:pPr>
        <w:spacing w:after="120"/>
        <w:ind w:left="1134"/>
        <w:rPr>
          <w:bCs/>
          <w:sz w:val="19"/>
          <w:szCs w:val="19"/>
        </w:rPr>
      </w:pPr>
      <w:r>
        <w:rPr>
          <w:bCs/>
          <w:sz w:val="19"/>
          <w:szCs w:val="19"/>
        </w:rPr>
        <w:t>w końcu 2010 r. .</w:t>
      </w:r>
      <w:r w:rsidRPr="00A620ED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..................................................................................................................................... 83</w:t>
      </w:r>
    </w:p>
    <w:p w:rsidR="00D625DF" w:rsidRDefault="00D625DF" w:rsidP="00E2236C">
      <w:pPr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56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 zare</w:t>
      </w:r>
      <w:r>
        <w:rPr>
          <w:bCs/>
          <w:sz w:val="19"/>
          <w:szCs w:val="19"/>
        </w:rPr>
        <w:t xml:space="preserve">jestrowanych </w:t>
      </w:r>
      <w:r w:rsidRPr="00A620ED">
        <w:rPr>
          <w:bCs/>
          <w:sz w:val="19"/>
          <w:szCs w:val="19"/>
        </w:rPr>
        <w:t xml:space="preserve">bezrobotnych </w:t>
      </w:r>
      <w:r>
        <w:rPr>
          <w:bCs/>
          <w:sz w:val="19"/>
          <w:szCs w:val="19"/>
        </w:rPr>
        <w:t xml:space="preserve">oraz poszukujących pracy </w:t>
      </w:r>
      <w:r w:rsidRPr="00A620ED">
        <w:rPr>
          <w:bCs/>
          <w:sz w:val="19"/>
          <w:szCs w:val="19"/>
        </w:rPr>
        <w:t xml:space="preserve">według sekcji polskiej </w:t>
      </w:r>
    </w:p>
    <w:p w:rsidR="00D625DF" w:rsidRPr="00A620ED" w:rsidRDefault="00D625DF" w:rsidP="00E2236C">
      <w:pPr>
        <w:spacing w:after="120"/>
        <w:ind w:left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klasyfikacji działalności </w:t>
      </w:r>
      <w:r>
        <w:rPr>
          <w:bCs/>
          <w:sz w:val="19"/>
          <w:szCs w:val="19"/>
        </w:rPr>
        <w:t>w końcu 2010 r.</w:t>
      </w:r>
      <w:r w:rsidRPr="00A620ED">
        <w:rPr>
          <w:bCs/>
          <w:sz w:val="19"/>
          <w:szCs w:val="19"/>
        </w:rPr>
        <w:t xml:space="preserve"> ..............</w:t>
      </w:r>
      <w:r>
        <w:rPr>
          <w:bCs/>
          <w:sz w:val="19"/>
          <w:szCs w:val="19"/>
        </w:rPr>
        <w:t>....................................</w:t>
      </w:r>
      <w:r w:rsidRPr="00A620ED">
        <w:rPr>
          <w:bCs/>
          <w:sz w:val="19"/>
          <w:szCs w:val="19"/>
        </w:rPr>
        <w:t>......</w:t>
      </w:r>
      <w:r>
        <w:rPr>
          <w:bCs/>
          <w:sz w:val="19"/>
          <w:szCs w:val="19"/>
        </w:rPr>
        <w:t>....................................... 84</w:t>
      </w:r>
    </w:p>
    <w:p w:rsidR="00D625DF" w:rsidRDefault="00D625DF" w:rsidP="00E2236C">
      <w:pPr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57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zarejestrowanych bezrobotnych według </w:t>
      </w:r>
      <w:r>
        <w:rPr>
          <w:bCs/>
          <w:sz w:val="19"/>
          <w:szCs w:val="19"/>
        </w:rPr>
        <w:t xml:space="preserve"> </w:t>
      </w:r>
      <w:r w:rsidRPr="00A620ED">
        <w:rPr>
          <w:bCs/>
          <w:sz w:val="19"/>
          <w:szCs w:val="19"/>
        </w:rPr>
        <w:t xml:space="preserve">sekcji polskiej klasyfikacji działalności </w:t>
      </w:r>
    </w:p>
    <w:p w:rsidR="00D625DF" w:rsidRPr="00A620ED" w:rsidRDefault="00D625DF" w:rsidP="00E2236C">
      <w:pPr>
        <w:spacing w:after="120"/>
        <w:ind w:left="1134"/>
        <w:rPr>
          <w:bCs/>
          <w:sz w:val="19"/>
          <w:szCs w:val="19"/>
        </w:rPr>
      </w:pPr>
      <w:r>
        <w:rPr>
          <w:bCs/>
          <w:sz w:val="19"/>
          <w:szCs w:val="19"/>
        </w:rPr>
        <w:t>w końcu 2010 r. …..</w:t>
      </w:r>
      <w:r w:rsidRPr="00A620ED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................................................................................................................................ 85</w:t>
      </w:r>
    </w:p>
    <w:p w:rsidR="00D625DF" w:rsidRDefault="00D625DF" w:rsidP="00E2236C">
      <w:pPr>
        <w:ind w:left="1134" w:hanging="1134"/>
        <w:rPr>
          <w:bCs/>
          <w:sz w:val="19"/>
          <w:szCs w:val="19"/>
        </w:rPr>
      </w:pPr>
    </w:p>
    <w:p w:rsidR="00D625DF" w:rsidRDefault="00D625DF" w:rsidP="00E2236C">
      <w:pPr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58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Zarejestrowane bezrobotne kobiety </w:t>
      </w:r>
      <w:r>
        <w:rPr>
          <w:bCs/>
          <w:sz w:val="19"/>
          <w:szCs w:val="19"/>
        </w:rPr>
        <w:t xml:space="preserve">oraz kobiety poszukujące pracy </w:t>
      </w:r>
      <w:r w:rsidRPr="00A620ED">
        <w:rPr>
          <w:bCs/>
          <w:sz w:val="19"/>
          <w:szCs w:val="19"/>
        </w:rPr>
        <w:t xml:space="preserve">według sekcji polskiej </w:t>
      </w:r>
    </w:p>
    <w:p w:rsidR="00D625DF" w:rsidRPr="00A620ED" w:rsidRDefault="00D625DF" w:rsidP="00E2236C">
      <w:pPr>
        <w:spacing w:after="120"/>
        <w:ind w:left="1134"/>
        <w:rPr>
          <w:bCs/>
          <w:sz w:val="19"/>
          <w:szCs w:val="19"/>
        </w:rPr>
      </w:pPr>
      <w:r>
        <w:rPr>
          <w:bCs/>
          <w:sz w:val="19"/>
          <w:szCs w:val="19"/>
        </w:rPr>
        <w:t>k</w:t>
      </w:r>
      <w:r w:rsidRPr="00A620ED">
        <w:rPr>
          <w:bCs/>
          <w:sz w:val="19"/>
          <w:szCs w:val="19"/>
        </w:rPr>
        <w:t xml:space="preserve">lasyfikacji działalności </w:t>
      </w:r>
      <w:r>
        <w:rPr>
          <w:bCs/>
          <w:sz w:val="19"/>
          <w:szCs w:val="19"/>
        </w:rPr>
        <w:t>w końcu 2010 r.</w:t>
      </w:r>
      <w:r w:rsidRPr="00A620ED">
        <w:rPr>
          <w:bCs/>
          <w:sz w:val="19"/>
          <w:szCs w:val="19"/>
        </w:rPr>
        <w:t xml:space="preserve"> ..</w:t>
      </w:r>
      <w:r>
        <w:rPr>
          <w:bCs/>
          <w:sz w:val="19"/>
          <w:szCs w:val="19"/>
        </w:rPr>
        <w:t>............................................................................................. 86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59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zarejestrowanych  bezrobotnych kobiet </w:t>
      </w:r>
      <w:r>
        <w:rPr>
          <w:bCs/>
          <w:sz w:val="19"/>
          <w:szCs w:val="19"/>
        </w:rPr>
        <w:t xml:space="preserve">oraz kobiet poszukujących pracy </w:t>
      </w:r>
      <w:r w:rsidRPr="00A620ED">
        <w:rPr>
          <w:bCs/>
          <w:sz w:val="19"/>
          <w:szCs w:val="19"/>
        </w:rPr>
        <w:t>według sekcji polsk</w:t>
      </w:r>
      <w:r>
        <w:rPr>
          <w:bCs/>
          <w:sz w:val="19"/>
          <w:szCs w:val="19"/>
        </w:rPr>
        <w:t xml:space="preserve">iej klasyfikacji działalności w końcu 2010 r. </w:t>
      </w:r>
      <w:r w:rsidRPr="00A620ED">
        <w:rPr>
          <w:bCs/>
          <w:sz w:val="19"/>
          <w:szCs w:val="19"/>
        </w:rPr>
        <w:t>....</w:t>
      </w:r>
      <w:r>
        <w:rPr>
          <w:bCs/>
          <w:sz w:val="19"/>
          <w:szCs w:val="19"/>
        </w:rPr>
        <w:t>........</w:t>
      </w:r>
      <w:r w:rsidRPr="00A620ED">
        <w:rPr>
          <w:bCs/>
          <w:sz w:val="19"/>
          <w:szCs w:val="19"/>
        </w:rPr>
        <w:t>.........</w:t>
      </w:r>
      <w:r>
        <w:rPr>
          <w:bCs/>
          <w:sz w:val="19"/>
          <w:szCs w:val="19"/>
        </w:rPr>
        <w:t>........................................</w:t>
      </w:r>
      <w:r w:rsidRPr="00A620ED">
        <w:rPr>
          <w:bCs/>
          <w:sz w:val="19"/>
          <w:szCs w:val="19"/>
        </w:rPr>
        <w:t>..............</w:t>
      </w:r>
      <w:r>
        <w:rPr>
          <w:bCs/>
          <w:sz w:val="19"/>
          <w:szCs w:val="19"/>
        </w:rPr>
        <w:t>...... 87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60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zarejestrowanych bezrobotnych kobiet </w:t>
      </w:r>
      <w:r>
        <w:rPr>
          <w:bCs/>
          <w:sz w:val="19"/>
          <w:szCs w:val="19"/>
        </w:rPr>
        <w:t xml:space="preserve">według </w:t>
      </w:r>
      <w:r w:rsidRPr="00A620ED">
        <w:rPr>
          <w:bCs/>
          <w:sz w:val="19"/>
          <w:szCs w:val="19"/>
        </w:rPr>
        <w:t xml:space="preserve">sekcji polskiej klasyfikacji działalności </w:t>
      </w:r>
      <w:r>
        <w:rPr>
          <w:bCs/>
          <w:sz w:val="19"/>
          <w:szCs w:val="19"/>
        </w:rPr>
        <w:br/>
        <w:t>w końcu 2010 r.</w:t>
      </w:r>
      <w:r w:rsidRPr="00A620ED">
        <w:rPr>
          <w:bCs/>
          <w:sz w:val="19"/>
          <w:szCs w:val="19"/>
        </w:rPr>
        <w:t xml:space="preserve"> </w:t>
      </w:r>
      <w:r w:rsidRPr="00286EFD">
        <w:rPr>
          <w:bCs/>
          <w:sz w:val="18"/>
          <w:szCs w:val="18"/>
        </w:rPr>
        <w:t>………………………………………………………………………………............</w:t>
      </w:r>
      <w:r>
        <w:rPr>
          <w:bCs/>
          <w:sz w:val="19"/>
          <w:szCs w:val="19"/>
        </w:rPr>
        <w:t>.......... 88</w:t>
      </w:r>
    </w:p>
    <w:p w:rsidR="00D625DF" w:rsidRDefault="00D625DF" w:rsidP="002164A4">
      <w:pPr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61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Zarejestrowane bezrobotne kobiety w procencie do ogółem zarejestrowanych w danej grupie </w:t>
      </w:r>
    </w:p>
    <w:p w:rsidR="00D625DF" w:rsidRPr="00A620ED" w:rsidRDefault="00D625DF" w:rsidP="002164A4">
      <w:pPr>
        <w:spacing w:after="120"/>
        <w:ind w:left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>według sekcji polskiej klasyf</w:t>
      </w:r>
      <w:r>
        <w:rPr>
          <w:bCs/>
          <w:sz w:val="19"/>
          <w:szCs w:val="19"/>
        </w:rPr>
        <w:t>ikacji działalności w końcu 2010 r.</w:t>
      </w:r>
      <w:r w:rsidRPr="00A620ED">
        <w:rPr>
          <w:bCs/>
          <w:sz w:val="19"/>
          <w:szCs w:val="19"/>
        </w:rPr>
        <w:t xml:space="preserve"> ............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.................</w:t>
      </w:r>
      <w:r>
        <w:rPr>
          <w:bCs/>
          <w:sz w:val="19"/>
          <w:szCs w:val="19"/>
        </w:rPr>
        <w:t>................</w:t>
      </w:r>
      <w:r w:rsidRPr="00A620ED">
        <w:rPr>
          <w:bCs/>
          <w:sz w:val="19"/>
          <w:szCs w:val="19"/>
        </w:rPr>
        <w:t>...</w:t>
      </w:r>
      <w:r>
        <w:rPr>
          <w:bCs/>
          <w:sz w:val="19"/>
          <w:szCs w:val="19"/>
        </w:rPr>
        <w:t>..... 89</w:t>
      </w:r>
    </w:p>
    <w:p w:rsidR="00D625DF" w:rsidRDefault="00D625DF" w:rsidP="00286EFD">
      <w:pPr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62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Zarejestrowani poprzednio pracujący (bez działalności niezidentyfikowanej) oraz </w:t>
      </w:r>
      <w:r>
        <w:rPr>
          <w:bCs/>
          <w:sz w:val="19"/>
          <w:szCs w:val="19"/>
        </w:rPr>
        <w:t xml:space="preserve">wolne miejsca </w:t>
      </w:r>
    </w:p>
    <w:p w:rsidR="00D625DF" w:rsidRDefault="00D625DF" w:rsidP="00286EFD">
      <w:pPr>
        <w:ind w:left="1134"/>
        <w:rPr>
          <w:bCs/>
          <w:sz w:val="19"/>
          <w:szCs w:val="19"/>
        </w:rPr>
      </w:pPr>
      <w:r>
        <w:rPr>
          <w:bCs/>
          <w:sz w:val="19"/>
          <w:szCs w:val="19"/>
        </w:rPr>
        <w:t xml:space="preserve">pracy i miejsca aktywizacji zawodowej </w:t>
      </w:r>
      <w:r w:rsidRPr="00A620ED">
        <w:rPr>
          <w:bCs/>
          <w:sz w:val="19"/>
          <w:szCs w:val="19"/>
        </w:rPr>
        <w:t>według sekcji polskiej</w:t>
      </w:r>
      <w:r>
        <w:rPr>
          <w:bCs/>
          <w:sz w:val="19"/>
          <w:szCs w:val="19"/>
        </w:rPr>
        <w:t xml:space="preserve"> klasyfikacji działalności w 2010 r.</w:t>
      </w:r>
      <w:r w:rsidRPr="00A620ED">
        <w:rPr>
          <w:bCs/>
          <w:sz w:val="19"/>
          <w:szCs w:val="19"/>
        </w:rPr>
        <w:t xml:space="preserve"> </w:t>
      </w:r>
    </w:p>
    <w:p w:rsidR="00D625DF" w:rsidRPr="00A620ED" w:rsidRDefault="00D625DF" w:rsidP="00286EFD">
      <w:pPr>
        <w:spacing w:after="120"/>
        <w:ind w:left="1134"/>
        <w:rPr>
          <w:bCs/>
          <w:sz w:val="19"/>
          <w:szCs w:val="19"/>
        </w:rPr>
      </w:pPr>
      <w:r>
        <w:rPr>
          <w:bCs/>
          <w:sz w:val="19"/>
          <w:szCs w:val="19"/>
        </w:rPr>
        <w:t>oraz w końcu 2010 r.</w:t>
      </w:r>
      <w:r w:rsidRPr="00A620ED">
        <w:rPr>
          <w:bCs/>
          <w:sz w:val="19"/>
          <w:szCs w:val="19"/>
        </w:rPr>
        <w:t xml:space="preserve"> .....</w:t>
      </w:r>
      <w:r>
        <w:rPr>
          <w:bCs/>
          <w:sz w:val="19"/>
          <w:szCs w:val="19"/>
        </w:rPr>
        <w:t>........</w:t>
      </w:r>
      <w:r w:rsidRPr="00A620ED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................................................................................................................ 90</w:t>
      </w:r>
    </w:p>
    <w:p w:rsidR="00D625DF" w:rsidRDefault="00D625DF" w:rsidP="002164A4">
      <w:pPr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63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Zarejestrowani bezrobotni według sektorów ekonomicznych i sekcji polskiej klasyfikacji </w:t>
      </w:r>
    </w:p>
    <w:p w:rsidR="00D625DF" w:rsidRPr="00A620ED" w:rsidRDefault="00D625DF" w:rsidP="002164A4">
      <w:pPr>
        <w:spacing w:after="120"/>
        <w:ind w:left="1134"/>
        <w:rPr>
          <w:bCs/>
          <w:sz w:val="19"/>
          <w:szCs w:val="19"/>
        </w:rPr>
      </w:pPr>
      <w:r>
        <w:rPr>
          <w:bCs/>
          <w:sz w:val="19"/>
          <w:szCs w:val="19"/>
        </w:rPr>
        <w:t>działalności w końcu 2010 r. w</w:t>
      </w:r>
      <w:r w:rsidRPr="00A620ED">
        <w:rPr>
          <w:bCs/>
          <w:sz w:val="19"/>
          <w:szCs w:val="19"/>
        </w:rPr>
        <w:t xml:space="preserve"> układzie województw 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.....................................</w:t>
      </w:r>
      <w:r>
        <w:rPr>
          <w:bCs/>
          <w:sz w:val="19"/>
          <w:szCs w:val="19"/>
        </w:rPr>
        <w:t>..........</w:t>
      </w:r>
      <w:r w:rsidRPr="00A620ED">
        <w:rPr>
          <w:bCs/>
          <w:sz w:val="19"/>
          <w:szCs w:val="19"/>
        </w:rPr>
        <w:t>.......</w:t>
      </w:r>
      <w:r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......</w:t>
      </w:r>
      <w:r>
        <w:rPr>
          <w:bCs/>
          <w:sz w:val="19"/>
          <w:szCs w:val="19"/>
        </w:rPr>
        <w:t>........ 91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64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</w:t>
      </w:r>
      <w:r>
        <w:rPr>
          <w:bCs/>
          <w:sz w:val="19"/>
          <w:szCs w:val="19"/>
        </w:rPr>
        <w:t xml:space="preserve"> zarejestrowanych bezrobotnych </w:t>
      </w:r>
      <w:r w:rsidRPr="00A620ED">
        <w:rPr>
          <w:bCs/>
          <w:sz w:val="19"/>
          <w:szCs w:val="19"/>
        </w:rPr>
        <w:t xml:space="preserve">według sektorów ekonomicznych i sekcji polskiej klasyfikacji działalności </w:t>
      </w:r>
      <w:r>
        <w:rPr>
          <w:bCs/>
          <w:sz w:val="19"/>
          <w:szCs w:val="19"/>
        </w:rPr>
        <w:t>w końcu 2010 r.</w:t>
      </w:r>
      <w:r w:rsidRPr="00A620ED">
        <w:rPr>
          <w:bCs/>
          <w:sz w:val="19"/>
          <w:szCs w:val="19"/>
        </w:rPr>
        <w:t xml:space="preserve"> w układzie województw ..</w:t>
      </w:r>
      <w:r>
        <w:rPr>
          <w:bCs/>
          <w:sz w:val="19"/>
          <w:szCs w:val="19"/>
        </w:rPr>
        <w:t>......</w:t>
      </w:r>
      <w:r w:rsidRPr="00A620ED">
        <w:rPr>
          <w:bCs/>
          <w:sz w:val="19"/>
          <w:szCs w:val="19"/>
        </w:rPr>
        <w:t>........................................</w:t>
      </w:r>
      <w:r>
        <w:rPr>
          <w:bCs/>
          <w:sz w:val="19"/>
          <w:szCs w:val="19"/>
        </w:rPr>
        <w:t>....... 92</w:t>
      </w:r>
    </w:p>
    <w:p w:rsidR="00D625DF" w:rsidRDefault="00D625DF" w:rsidP="002164A4">
      <w:pPr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65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</w:t>
      </w:r>
      <w:r>
        <w:rPr>
          <w:bCs/>
          <w:sz w:val="19"/>
          <w:szCs w:val="19"/>
        </w:rPr>
        <w:t>a zarejestrowanych bezrobotnych</w:t>
      </w:r>
      <w:r w:rsidRPr="00A620ED">
        <w:rPr>
          <w:bCs/>
          <w:sz w:val="19"/>
          <w:szCs w:val="19"/>
        </w:rPr>
        <w:t xml:space="preserve"> według województw </w:t>
      </w:r>
      <w:r>
        <w:rPr>
          <w:bCs/>
          <w:sz w:val="19"/>
          <w:szCs w:val="19"/>
        </w:rPr>
        <w:t xml:space="preserve">w </w:t>
      </w:r>
      <w:r w:rsidRPr="00A620ED">
        <w:rPr>
          <w:bCs/>
          <w:sz w:val="19"/>
          <w:szCs w:val="19"/>
        </w:rPr>
        <w:t xml:space="preserve"> układzie sektorów</w:t>
      </w:r>
    </w:p>
    <w:p w:rsidR="00D625DF" w:rsidRPr="00A620ED" w:rsidRDefault="00D625DF" w:rsidP="002164A4">
      <w:pPr>
        <w:spacing w:after="120"/>
        <w:ind w:left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 ekonomicznych i sekcji polskiej klasyf</w:t>
      </w:r>
      <w:r>
        <w:rPr>
          <w:bCs/>
          <w:sz w:val="19"/>
          <w:szCs w:val="19"/>
        </w:rPr>
        <w:t>ikacji działalności w końcu 2010 r.</w:t>
      </w:r>
      <w:r w:rsidRPr="00A620ED">
        <w:rPr>
          <w:bCs/>
          <w:sz w:val="19"/>
          <w:szCs w:val="19"/>
        </w:rPr>
        <w:t xml:space="preserve"> 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..........</w:t>
      </w:r>
      <w:r>
        <w:rPr>
          <w:bCs/>
          <w:sz w:val="19"/>
          <w:szCs w:val="19"/>
        </w:rPr>
        <w:t>............... 93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>Tablica 6</w:t>
      </w:r>
      <w:r>
        <w:rPr>
          <w:bCs/>
          <w:sz w:val="19"/>
          <w:szCs w:val="19"/>
        </w:rPr>
        <w:t>6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  <w:t>Zarejestrowane</w:t>
      </w:r>
      <w:r w:rsidRPr="00A620ED">
        <w:rPr>
          <w:bCs/>
          <w:sz w:val="19"/>
          <w:szCs w:val="19"/>
        </w:rPr>
        <w:t xml:space="preserve"> bezrobotne kobiety według sektorów ekonomicznych i sekcji polskiej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klasyfika</w:t>
      </w:r>
      <w:r>
        <w:rPr>
          <w:bCs/>
          <w:sz w:val="19"/>
          <w:szCs w:val="19"/>
        </w:rPr>
        <w:t>cji działalności w końcu 2010 r.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 xml:space="preserve"> w</w:t>
      </w:r>
      <w:r w:rsidRPr="00A620ED">
        <w:rPr>
          <w:bCs/>
          <w:sz w:val="19"/>
          <w:szCs w:val="19"/>
        </w:rPr>
        <w:t xml:space="preserve"> układzie województw ...............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........................</w:t>
      </w:r>
      <w:r>
        <w:rPr>
          <w:bCs/>
          <w:sz w:val="19"/>
          <w:szCs w:val="19"/>
        </w:rPr>
        <w:t>......... 94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</w:t>
      </w:r>
      <w:r>
        <w:rPr>
          <w:bCs/>
          <w:sz w:val="19"/>
          <w:szCs w:val="19"/>
        </w:rPr>
        <w:t>67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Zarejestrowane bezrobotne kobiety w % do ogółem zarejestrowanych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dany</w:t>
      </w:r>
      <w:r>
        <w:rPr>
          <w:bCs/>
          <w:sz w:val="19"/>
          <w:szCs w:val="19"/>
        </w:rPr>
        <w:t>m województwie</w:t>
      </w:r>
      <w:r>
        <w:rPr>
          <w:bCs/>
          <w:sz w:val="19"/>
          <w:szCs w:val="19"/>
        </w:rPr>
        <w:br/>
        <w:t xml:space="preserve">według sektorów </w:t>
      </w:r>
      <w:r w:rsidRPr="00A620ED">
        <w:rPr>
          <w:bCs/>
          <w:sz w:val="19"/>
          <w:szCs w:val="19"/>
        </w:rPr>
        <w:t xml:space="preserve">ekonomicznych i sekcji </w:t>
      </w:r>
      <w:r>
        <w:rPr>
          <w:bCs/>
          <w:sz w:val="19"/>
          <w:szCs w:val="19"/>
        </w:rPr>
        <w:t>p</w:t>
      </w:r>
      <w:r w:rsidRPr="00A620ED">
        <w:rPr>
          <w:bCs/>
          <w:sz w:val="19"/>
          <w:szCs w:val="19"/>
        </w:rPr>
        <w:t>olskiej klasyf</w:t>
      </w:r>
      <w:r>
        <w:rPr>
          <w:bCs/>
          <w:sz w:val="19"/>
          <w:szCs w:val="19"/>
        </w:rPr>
        <w:t>ikacji działalności w końcu 2010 r. .............. 95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68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  <w:t>Zarejestrowani bezrobotni</w:t>
      </w:r>
      <w:r w:rsidRPr="00A620ED">
        <w:rPr>
          <w:bCs/>
          <w:sz w:val="19"/>
          <w:szCs w:val="19"/>
        </w:rPr>
        <w:t xml:space="preserve"> poprzednio pracujący w sektorze publicznym według sektorów ekonomicznych i sekcji polskiej klasyfikacji</w:t>
      </w:r>
      <w:r>
        <w:rPr>
          <w:bCs/>
          <w:sz w:val="19"/>
          <w:szCs w:val="19"/>
        </w:rPr>
        <w:t xml:space="preserve"> działalności w końcu 2010 r. w</w:t>
      </w:r>
      <w:r w:rsidRPr="00A620ED">
        <w:rPr>
          <w:bCs/>
          <w:sz w:val="19"/>
          <w:szCs w:val="19"/>
        </w:rPr>
        <w:t xml:space="preserve"> układzie województw </w:t>
      </w:r>
      <w:r>
        <w:rPr>
          <w:bCs/>
          <w:sz w:val="19"/>
          <w:szCs w:val="19"/>
        </w:rPr>
        <w:t>... 96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69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  <w:t xml:space="preserve">Zarejestrowani bezrobotni </w:t>
      </w:r>
      <w:r w:rsidRPr="00A620ED">
        <w:rPr>
          <w:bCs/>
          <w:sz w:val="19"/>
          <w:szCs w:val="19"/>
        </w:rPr>
        <w:t>poprzednio p</w:t>
      </w:r>
      <w:r>
        <w:rPr>
          <w:bCs/>
          <w:sz w:val="19"/>
          <w:szCs w:val="19"/>
        </w:rPr>
        <w:t xml:space="preserve">racujący w sektorze publicznym </w:t>
      </w:r>
      <w:r w:rsidRPr="00A620ED">
        <w:rPr>
          <w:bCs/>
          <w:sz w:val="19"/>
          <w:szCs w:val="19"/>
        </w:rPr>
        <w:t>w % do ogółem zarejestrowan</w:t>
      </w:r>
      <w:r>
        <w:rPr>
          <w:bCs/>
          <w:sz w:val="19"/>
          <w:szCs w:val="19"/>
        </w:rPr>
        <w:t xml:space="preserve">ych </w:t>
      </w:r>
      <w:r w:rsidRPr="00A620ED">
        <w:rPr>
          <w:bCs/>
          <w:sz w:val="19"/>
          <w:szCs w:val="19"/>
        </w:rPr>
        <w:t>w danym województwie według sektorów ekonomicznych i sekcji polskiej klasyf</w:t>
      </w:r>
      <w:r>
        <w:rPr>
          <w:bCs/>
          <w:sz w:val="19"/>
          <w:szCs w:val="19"/>
        </w:rPr>
        <w:t>ikacji działalności w końcu 2010 r.</w:t>
      </w:r>
      <w:r w:rsidRPr="00A620ED">
        <w:rPr>
          <w:bCs/>
          <w:sz w:val="19"/>
          <w:szCs w:val="19"/>
        </w:rPr>
        <w:t xml:space="preserve"> ............</w:t>
      </w:r>
      <w:r>
        <w:rPr>
          <w:bCs/>
          <w:sz w:val="19"/>
          <w:szCs w:val="19"/>
        </w:rPr>
        <w:t>.........................................</w:t>
      </w:r>
      <w:r w:rsidRPr="00A620ED">
        <w:rPr>
          <w:bCs/>
          <w:sz w:val="19"/>
          <w:szCs w:val="19"/>
        </w:rPr>
        <w:t>............................</w:t>
      </w:r>
      <w:r>
        <w:rPr>
          <w:bCs/>
          <w:sz w:val="19"/>
          <w:szCs w:val="19"/>
        </w:rPr>
        <w:t>.............. 97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70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  <w:t>Zarejestrowani</w:t>
      </w:r>
      <w:r w:rsidRPr="00A620ED">
        <w:rPr>
          <w:bCs/>
          <w:sz w:val="19"/>
          <w:szCs w:val="19"/>
        </w:rPr>
        <w:t xml:space="preserve"> bezrobotni poprzednio pracujący w sektorze prywatnym według sektorów ekonomicznych i sekcji polskiej klasyfikacji</w:t>
      </w:r>
      <w:r>
        <w:rPr>
          <w:bCs/>
          <w:sz w:val="19"/>
          <w:szCs w:val="19"/>
        </w:rPr>
        <w:t xml:space="preserve"> działalności w końcu 2010 r. w układzie województw ... 98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71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  <w:t>Zarejestrowani</w:t>
      </w:r>
      <w:r w:rsidRPr="00A620ED">
        <w:rPr>
          <w:bCs/>
          <w:sz w:val="19"/>
          <w:szCs w:val="19"/>
        </w:rPr>
        <w:t xml:space="preserve"> bezrobotni poprzednio </w:t>
      </w:r>
      <w:r>
        <w:rPr>
          <w:bCs/>
          <w:sz w:val="19"/>
          <w:szCs w:val="19"/>
        </w:rPr>
        <w:t xml:space="preserve">pracujący w sektorze prywatnym </w:t>
      </w:r>
      <w:r w:rsidRPr="00A620ED">
        <w:rPr>
          <w:bCs/>
          <w:sz w:val="19"/>
          <w:szCs w:val="19"/>
        </w:rPr>
        <w:t>w % do ogółem zarejestrowanych w danym</w:t>
      </w:r>
      <w:r>
        <w:rPr>
          <w:bCs/>
          <w:sz w:val="19"/>
          <w:szCs w:val="19"/>
        </w:rPr>
        <w:t xml:space="preserve"> </w:t>
      </w:r>
      <w:r w:rsidRPr="00A620ED">
        <w:rPr>
          <w:bCs/>
          <w:sz w:val="19"/>
          <w:szCs w:val="19"/>
        </w:rPr>
        <w:t>województwie według sektorów ekonomicznych i sekcji polskiej klasyf</w:t>
      </w:r>
      <w:r>
        <w:rPr>
          <w:bCs/>
          <w:sz w:val="19"/>
          <w:szCs w:val="19"/>
        </w:rPr>
        <w:t>ikacji działalności w końcu 2010 r.</w:t>
      </w:r>
      <w:r w:rsidRPr="00A620ED">
        <w:rPr>
          <w:bCs/>
          <w:sz w:val="19"/>
          <w:szCs w:val="19"/>
        </w:rPr>
        <w:t xml:space="preserve"> ..............</w:t>
      </w:r>
      <w:r>
        <w:rPr>
          <w:bCs/>
          <w:sz w:val="19"/>
          <w:szCs w:val="19"/>
        </w:rPr>
        <w:t>.......</w:t>
      </w:r>
      <w:r w:rsidRPr="00A620ED">
        <w:rPr>
          <w:bCs/>
          <w:sz w:val="19"/>
          <w:szCs w:val="19"/>
        </w:rPr>
        <w:t>............................</w:t>
      </w:r>
      <w:r>
        <w:rPr>
          <w:bCs/>
          <w:sz w:val="19"/>
          <w:szCs w:val="19"/>
        </w:rPr>
        <w:t>..................................</w:t>
      </w:r>
      <w:r w:rsidRPr="00A620ED">
        <w:rPr>
          <w:bCs/>
          <w:sz w:val="19"/>
          <w:szCs w:val="19"/>
        </w:rPr>
        <w:t>.....</w:t>
      </w:r>
      <w:r>
        <w:rPr>
          <w:bCs/>
          <w:sz w:val="19"/>
          <w:szCs w:val="19"/>
        </w:rPr>
        <w:t>....... 99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72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Zarejestrowani bezrobotni zwolnieni z przyczyn dotyczących zakładu pracy według sektorów ekonomicznych i sekcji polskiej klasy</w:t>
      </w:r>
      <w:r>
        <w:rPr>
          <w:bCs/>
          <w:sz w:val="19"/>
          <w:szCs w:val="19"/>
        </w:rPr>
        <w:t>fikacji działalności w końcu 2010 r.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w układzi</w:t>
      </w:r>
      <w:r>
        <w:rPr>
          <w:bCs/>
          <w:sz w:val="19"/>
          <w:szCs w:val="19"/>
        </w:rPr>
        <w:t>e województw .............................................................................................................</w:t>
      </w:r>
      <w:r w:rsidRPr="00A620ED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......... 100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73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Zarejestrowani bezrobotni zwolnieni z przyczyn dotyczących zakładu pracy w % do ogółem zarejestrowanych w danym województwie według sektorów ekonomicznych i sekcji polskiej klasyfikacji działalności </w:t>
      </w:r>
      <w:r>
        <w:rPr>
          <w:bCs/>
          <w:sz w:val="19"/>
          <w:szCs w:val="19"/>
        </w:rPr>
        <w:t>w końcu 2010 r.</w:t>
      </w:r>
      <w:r w:rsidRPr="00A620ED">
        <w:rPr>
          <w:bCs/>
          <w:sz w:val="19"/>
          <w:szCs w:val="19"/>
        </w:rPr>
        <w:t xml:space="preserve"> .</w:t>
      </w:r>
      <w:r>
        <w:rPr>
          <w:bCs/>
          <w:sz w:val="19"/>
          <w:szCs w:val="19"/>
        </w:rPr>
        <w:t>......</w:t>
      </w:r>
      <w:r w:rsidRPr="00A620ED">
        <w:rPr>
          <w:bCs/>
          <w:sz w:val="19"/>
          <w:szCs w:val="19"/>
        </w:rPr>
        <w:t>...............................</w:t>
      </w:r>
      <w:r>
        <w:rPr>
          <w:bCs/>
          <w:sz w:val="19"/>
          <w:szCs w:val="19"/>
        </w:rPr>
        <w:t>....................................</w:t>
      </w:r>
      <w:r w:rsidRPr="00A620ED">
        <w:rPr>
          <w:bCs/>
          <w:sz w:val="19"/>
          <w:szCs w:val="19"/>
        </w:rPr>
        <w:t>....</w:t>
      </w:r>
      <w:r>
        <w:rPr>
          <w:bCs/>
          <w:sz w:val="19"/>
          <w:szCs w:val="19"/>
        </w:rPr>
        <w:t>............... 101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74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Zarejestrowani bezrobotni pozostający bez pracy powyżej 12 miesięcy od momentu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zarejestrowania się według sektorów ekonomicznych i sekcji polskiej klasyfikacji działalności </w:t>
      </w:r>
      <w:r>
        <w:rPr>
          <w:bCs/>
          <w:sz w:val="19"/>
          <w:szCs w:val="19"/>
        </w:rPr>
        <w:br/>
        <w:t>w końcu 2010 r. w</w:t>
      </w:r>
      <w:r w:rsidRPr="00A620ED">
        <w:rPr>
          <w:bCs/>
          <w:sz w:val="19"/>
          <w:szCs w:val="19"/>
        </w:rPr>
        <w:t xml:space="preserve"> układzie województw ................................</w:t>
      </w:r>
      <w:r>
        <w:rPr>
          <w:bCs/>
          <w:sz w:val="19"/>
          <w:szCs w:val="19"/>
        </w:rPr>
        <w:t>.....................................</w:t>
      </w:r>
      <w:r w:rsidRPr="00A620ED">
        <w:rPr>
          <w:bCs/>
          <w:sz w:val="19"/>
          <w:szCs w:val="19"/>
        </w:rPr>
        <w:t>...........</w:t>
      </w:r>
      <w:r>
        <w:rPr>
          <w:bCs/>
          <w:sz w:val="19"/>
          <w:szCs w:val="19"/>
        </w:rPr>
        <w:t>............. 102</w:t>
      </w:r>
    </w:p>
    <w:p w:rsidR="00D625DF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75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Zarejestrowani bezrobotni pozostający bez pracy powyżej 12 miesięcy od momentu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zarejestrowania się w % do ogółem zarejestrowanych w danym województwie według sektorów ekonomicznych i sekcji polskiej klasyf</w:t>
      </w:r>
      <w:r>
        <w:rPr>
          <w:bCs/>
          <w:sz w:val="19"/>
          <w:szCs w:val="19"/>
        </w:rPr>
        <w:t>ikacji działalności w końcu 2010 r.</w:t>
      </w:r>
      <w:r w:rsidRPr="00A620ED">
        <w:rPr>
          <w:bCs/>
          <w:sz w:val="19"/>
          <w:szCs w:val="19"/>
        </w:rPr>
        <w:t xml:space="preserve"> .............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.............</w:t>
      </w:r>
      <w:r>
        <w:rPr>
          <w:bCs/>
          <w:sz w:val="19"/>
          <w:szCs w:val="19"/>
        </w:rPr>
        <w:t>......... 103</w:t>
      </w:r>
    </w:p>
    <w:p w:rsidR="00D625DF" w:rsidRPr="00A620ED" w:rsidRDefault="00D625DF" w:rsidP="00AB71E8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76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Bezrobotni według sektorów ekonomicznych i sekcji polskiej klasyfikacji działalno</w:t>
      </w:r>
      <w:r>
        <w:rPr>
          <w:bCs/>
          <w:sz w:val="19"/>
          <w:szCs w:val="19"/>
        </w:rPr>
        <w:t>ści</w:t>
      </w:r>
      <w:r>
        <w:rPr>
          <w:bCs/>
          <w:sz w:val="19"/>
          <w:szCs w:val="19"/>
        </w:rPr>
        <w:br/>
        <w:t>zarejestrowani w 2010 r. w</w:t>
      </w:r>
      <w:r w:rsidRPr="00A620ED">
        <w:rPr>
          <w:bCs/>
          <w:sz w:val="19"/>
          <w:szCs w:val="19"/>
        </w:rPr>
        <w:t xml:space="preserve"> układzie województw </w:t>
      </w:r>
      <w:r>
        <w:rPr>
          <w:bCs/>
          <w:sz w:val="19"/>
          <w:szCs w:val="19"/>
        </w:rPr>
        <w:t>............................................................................... 104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>Tablica 7</w:t>
      </w:r>
      <w:r>
        <w:rPr>
          <w:bCs/>
          <w:sz w:val="19"/>
          <w:szCs w:val="19"/>
        </w:rPr>
        <w:t>7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  <w:t>Wolne miejsca pracy i miejsca aktywizacji zawodowej</w:t>
      </w:r>
      <w:r w:rsidRPr="00A620ED">
        <w:rPr>
          <w:bCs/>
          <w:sz w:val="19"/>
          <w:szCs w:val="19"/>
        </w:rPr>
        <w:t xml:space="preserve"> według sektorów ekonomicznych i sekcji polskiej klasyfikacji</w:t>
      </w:r>
      <w:r>
        <w:rPr>
          <w:bCs/>
          <w:sz w:val="19"/>
          <w:szCs w:val="19"/>
        </w:rPr>
        <w:t xml:space="preserve"> działalności w końcu 2010 r. w</w:t>
      </w:r>
      <w:r w:rsidRPr="00A620ED">
        <w:rPr>
          <w:bCs/>
          <w:sz w:val="19"/>
          <w:szCs w:val="19"/>
        </w:rPr>
        <w:t xml:space="preserve"> układzie województw</w:t>
      </w:r>
      <w:r>
        <w:rPr>
          <w:bCs/>
          <w:sz w:val="19"/>
          <w:szCs w:val="19"/>
        </w:rPr>
        <w:t xml:space="preserve"> </w:t>
      </w:r>
      <w:r w:rsidRPr="00A620ED">
        <w:rPr>
          <w:bCs/>
          <w:sz w:val="19"/>
          <w:szCs w:val="19"/>
        </w:rPr>
        <w:t>.....</w:t>
      </w:r>
      <w:r>
        <w:rPr>
          <w:bCs/>
          <w:sz w:val="19"/>
          <w:szCs w:val="19"/>
        </w:rPr>
        <w:t>.................................. 105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78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  <w:t>Wolne miejsca pracy i miejsca aktywizacji zawodowej</w:t>
      </w:r>
      <w:r w:rsidRPr="00A620ED">
        <w:rPr>
          <w:bCs/>
          <w:sz w:val="19"/>
          <w:szCs w:val="19"/>
        </w:rPr>
        <w:t xml:space="preserve"> według sektorów ekonomicznych i sekcji polskiej klasyfikacji dzia</w:t>
      </w:r>
      <w:r>
        <w:rPr>
          <w:bCs/>
          <w:sz w:val="19"/>
          <w:szCs w:val="19"/>
        </w:rPr>
        <w:t>łalności zgłoszone w 2010 r. w</w:t>
      </w:r>
      <w:r w:rsidRPr="00A620ED">
        <w:rPr>
          <w:bCs/>
          <w:sz w:val="19"/>
          <w:szCs w:val="19"/>
        </w:rPr>
        <w:t xml:space="preserve"> układzie województw</w:t>
      </w:r>
      <w:r>
        <w:rPr>
          <w:bCs/>
          <w:sz w:val="19"/>
          <w:szCs w:val="19"/>
        </w:rPr>
        <w:t>……………….......... 106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79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Bezrobotni według grup zaw</w:t>
      </w:r>
      <w:r>
        <w:rPr>
          <w:bCs/>
          <w:sz w:val="19"/>
          <w:szCs w:val="19"/>
        </w:rPr>
        <w:t>odów i specjalności w końcu 2010</w:t>
      </w:r>
      <w:r w:rsidRPr="00A620ED">
        <w:rPr>
          <w:bCs/>
          <w:sz w:val="19"/>
          <w:szCs w:val="19"/>
        </w:rPr>
        <w:t xml:space="preserve"> r</w:t>
      </w:r>
      <w:r>
        <w:rPr>
          <w:bCs/>
          <w:sz w:val="19"/>
          <w:szCs w:val="19"/>
        </w:rPr>
        <w:t>. ………………….…….</w:t>
      </w:r>
      <w:r w:rsidRPr="00A620ED">
        <w:rPr>
          <w:bCs/>
          <w:sz w:val="19"/>
          <w:szCs w:val="19"/>
        </w:rPr>
        <w:t>...</w:t>
      </w:r>
      <w:r>
        <w:rPr>
          <w:bCs/>
          <w:sz w:val="19"/>
          <w:szCs w:val="19"/>
        </w:rPr>
        <w:t>............. 107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80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Bezrobotni według grup zawodów i specjalności</w:t>
      </w:r>
      <w:r>
        <w:rPr>
          <w:bCs/>
          <w:sz w:val="19"/>
          <w:szCs w:val="19"/>
        </w:rPr>
        <w:t xml:space="preserve"> w końcu 2010 r.</w:t>
      </w:r>
      <w:r w:rsidRPr="00A620ED">
        <w:rPr>
          <w:bCs/>
          <w:sz w:val="19"/>
          <w:szCs w:val="19"/>
        </w:rPr>
        <w:t xml:space="preserve"> ........</w:t>
      </w:r>
      <w:r>
        <w:rPr>
          <w:bCs/>
          <w:sz w:val="19"/>
          <w:szCs w:val="19"/>
        </w:rPr>
        <w:t>.........</w:t>
      </w:r>
      <w:r w:rsidRPr="00A620ED">
        <w:rPr>
          <w:bCs/>
          <w:sz w:val="19"/>
          <w:szCs w:val="19"/>
        </w:rPr>
        <w:t>.............</w:t>
      </w:r>
      <w:r>
        <w:rPr>
          <w:bCs/>
          <w:sz w:val="19"/>
          <w:szCs w:val="19"/>
        </w:rPr>
        <w:t>........................ 108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81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Bezrobotni według grup zawodów i specjalności </w:t>
      </w:r>
      <w:r>
        <w:rPr>
          <w:bCs/>
          <w:sz w:val="19"/>
          <w:szCs w:val="19"/>
        </w:rPr>
        <w:t xml:space="preserve">w II półroczu 2010 r. </w:t>
      </w:r>
      <w:r w:rsidRPr="00A620ED">
        <w:rPr>
          <w:bCs/>
          <w:sz w:val="19"/>
          <w:szCs w:val="19"/>
        </w:rPr>
        <w:t>..................</w:t>
      </w:r>
      <w:r>
        <w:rPr>
          <w:bCs/>
          <w:sz w:val="19"/>
          <w:szCs w:val="19"/>
        </w:rPr>
        <w:t>............................ 109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82.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Osoby, które skorzystały z usług poradnictwa zawodowego </w:t>
      </w:r>
      <w:r>
        <w:rPr>
          <w:bCs/>
          <w:sz w:val="19"/>
          <w:szCs w:val="19"/>
        </w:rPr>
        <w:t xml:space="preserve">i </w:t>
      </w:r>
      <w:r w:rsidRPr="00A620ED">
        <w:rPr>
          <w:bCs/>
          <w:sz w:val="19"/>
          <w:szCs w:val="19"/>
        </w:rPr>
        <w:t xml:space="preserve"> informacji zawodowej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(z wyjątkiem młodzieży uczącej się</w:t>
      </w:r>
      <w:r>
        <w:rPr>
          <w:bCs/>
          <w:sz w:val="19"/>
          <w:szCs w:val="19"/>
        </w:rPr>
        <w:t xml:space="preserve"> do ukończenia 18 lat</w:t>
      </w:r>
      <w:r w:rsidRPr="00A620ED">
        <w:rPr>
          <w:bCs/>
          <w:sz w:val="19"/>
          <w:szCs w:val="19"/>
        </w:rPr>
        <w:t xml:space="preserve">) </w:t>
      </w:r>
      <w:r>
        <w:rPr>
          <w:bCs/>
          <w:sz w:val="19"/>
          <w:szCs w:val="19"/>
        </w:rPr>
        <w:t>w 2010 r. .</w:t>
      </w:r>
      <w:r w:rsidRPr="00A620ED">
        <w:rPr>
          <w:bCs/>
          <w:sz w:val="19"/>
          <w:szCs w:val="19"/>
        </w:rPr>
        <w:t>...</w:t>
      </w:r>
      <w:r>
        <w:rPr>
          <w:bCs/>
          <w:sz w:val="19"/>
          <w:szCs w:val="19"/>
        </w:rPr>
        <w:t>.............................................. 110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83.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Osoby, które skorzystały z poradnictwa indywidualnego według poziomu wykształcenia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(z wyjątkiem młodzieży uczącej się</w:t>
      </w:r>
      <w:r>
        <w:rPr>
          <w:bCs/>
          <w:sz w:val="19"/>
          <w:szCs w:val="19"/>
        </w:rPr>
        <w:t xml:space="preserve"> do ukończenia 18 lat</w:t>
      </w:r>
      <w:r w:rsidRPr="00A620ED">
        <w:rPr>
          <w:bCs/>
          <w:sz w:val="19"/>
          <w:szCs w:val="19"/>
        </w:rPr>
        <w:t xml:space="preserve">) </w:t>
      </w:r>
      <w:r>
        <w:rPr>
          <w:bCs/>
          <w:sz w:val="19"/>
          <w:szCs w:val="19"/>
        </w:rPr>
        <w:t>w 2010 r. .</w:t>
      </w:r>
      <w:r w:rsidRPr="00A620ED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...</w:t>
      </w:r>
      <w:r w:rsidRPr="00A620ED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............................................ 111</w:t>
      </w:r>
    </w:p>
    <w:p w:rsidR="00D625DF" w:rsidRDefault="00D625DF" w:rsidP="004A27FD">
      <w:pPr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84. </w:t>
      </w:r>
      <w:r>
        <w:rPr>
          <w:bCs/>
          <w:sz w:val="19"/>
          <w:szCs w:val="19"/>
        </w:rPr>
        <w:tab/>
        <w:t xml:space="preserve">Pomoc pracodawcom i przedsiębiorcom korzystającym z poradnictwa zawodowego według </w:t>
      </w:r>
    </w:p>
    <w:p w:rsidR="00D625DF" w:rsidRPr="00A620ED" w:rsidRDefault="00D625DF" w:rsidP="004A27FD">
      <w:pPr>
        <w:spacing w:after="120"/>
        <w:ind w:left="1134"/>
        <w:rPr>
          <w:bCs/>
          <w:sz w:val="19"/>
          <w:szCs w:val="19"/>
        </w:rPr>
      </w:pPr>
      <w:r>
        <w:rPr>
          <w:bCs/>
          <w:sz w:val="19"/>
          <w:szCs w:val="19"/>
        </w:rPr>
        <w:t>wielkości przedsiębiorstw w 2010 r.</w:t>
      </w:r>
      <w:r w:rsidRPr="00A620ED">
        <w:rPr>
          <w:bCs/>
          <w:sz w:val="19"/>
          <w:szCs w:val="19"/>
        </w:rPr>
        <w:t xml:space="preserve"> 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..........</w:t>
      </w:r>
      <w:r>
        <w:rPr>
          <w:bCs/>
          <w:sz w:val="19"/>
          <w:szCs w:val="19"/>
        </w:rPr>
        <w:t>............................................................................... 112</w:t>
      </w:r>
    </w:p>
    <w:p w:rsidR="00D625DF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85.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Organizatorzy i uczestnicy szkoleń </w:t>
      </w:r>
      <w:r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zakresie aktywnego poszukiwania pracy </w:t>
      </w:r>
      <w:r>
        <w:rPr>
          <w:bCs/>
          <w:sz w:val="19"/>
          <w:szCs w:val="19"/>
        </w:rPr>
        <w:t>oraz zajęć aktywizacyjnych w 2010 r.</w:t>
      </w:r>
      <w:r w:rsidRPr="00A620ED">
        <w:rPr>
          <w:bCs/>
          <w:sz w:val="19"/>
          <w:szCs w:val="19"/>
        </w:rPr>
        <w:t xml:space="preserve"> ....</w:t>
      </w:r>
      <w:r>
        <w:rPr>
          <w:bCs/>
          <w:sz w:val="19"/>
          <w:szCs w:val="19"/>
        </w:rPr>
        <w:t>...............</w:t>
      </w:r>
      <w:r w:rsidRPr="00A620ED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.......................................................................</w:t>
      </w:r>
      <w:r w:rsidRPr="00A620ED">
        <w:rPr>
          <w:bCs/>
          <w:sz w:val="19"/>
          <w:szCs w:val="19"/>
        </w:rPr>
        <w:t>.......</w:t>
      </w:r>
      <w:r>
        <w:rPr>
          <w:bCs/>
          <w:sz w:val="19"/>
          <w:szCs w:val="19"/>
        </w:rPr>
        <w:t>................ 113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86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uczestników szkoleń w zakresie aktywnego poszukiwania pracy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(s</w:t>
      </w:r>
      <w:r>
        <w:rPr>
          <w:bCs/>
          <w:sz w:val="19"/>
          <w:szCs w:val="19"/>
        </w:rPr>
        <w:t>zkolenia w klubach pracy) w 2010 r.</w:t>
      </w:r>
      <w:r w:rsidRPr="00A620ED">
        <w:rPr>
          <w:bCs/>
          <w:sz w:val="19"/>
          <w:szCs w:val="19"/>
        </w:rPr>
        <w:t xml:space="preserve"> 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</w:t>
      </w:r>
      <w:r>
        <w:rPr>
          <w:bCs/>
          <w:sz w:val="19"/>
          <w:szCs w:val="19"/>
        </w:rPr>
        <w:t>.............................................</w:t>
      </w:r>
      <w:r w:rsidRPr="00A620ED">
        <w:rPr>
          <w:bCs/>
          <w:sz w:val="19"/>
          <w:szCs w:val="19"/>
        </w:rPr>
        <w:t>...............</w:t>
      </w:r>
      <w:r>
        <w:rPr>
          <w:bCs/>
          <w:sz w:val="19"/>
          <w:szCs w:val="19"/>
        </w:rPr>
        <w:t>................ 114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87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uczestników zajęć aktywizacyjnych realizowanych </w:t>
      </w:r>
      <w:r>
        <w:rPr>
          <w:bCs/>
          <w:sz w:val="19"/>
          <w:szCs w:val="19"/>
        </w:rPr>
        <w:t xml:space="preserve"> w</w:t>
      </w:r>
      <w:r w:rsidRPr="00A620ED">
        <w:rPr>
          <w:bCs/>
          <w:sz w:val="19"/>
          <w:szCs w:val="19"/>
        </w:rPr>
        <w:t xml:space="preserve"> ramach pomocy w aktywnym</w:t>
      </w:r>
      <w:r>
        <w:rPr>
          <w:bCs/>
          <w:sz w:val="19"/>
          <w:szCs w:val="19"/>
        </w:rPr>
        <w:t xml:space="preserve"> poszukiwaniu pracy w 2010 r.</w:t>
      </w:r>
      <w:r w:rsidRPr="00A620ED">
        <w:rPr>
          <w:bCs/>
          <w:sz w:val="19"/>
          <w:szCs w:val="19"/>
        </w:rPr>
        <w:t xml:space="preserve"> ..</w:t>
      </w:r>
      <w:r>
        <w:rPr>
          <w:bCs/>
          <w:sz w:val="19"/>
          <w:szCs w:val="19"/>
        </w:rPr>
        <w:t>............................................................................................................ 115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88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Kategorie bezrobotnych i poszukujących pracy </w:t>
      </w:r>
      <w:r>
        <w:rPr>
          <w:bCs/>
          <w:sz w:val="19"/>
          <w:szCs w:val="19"/>
        </w:rPr>
        <w:t xml:space="preserve">oraz pracowników w wieku 45 lat i powyżej </w:t>
      </w:r>
      <w:r w:rsidRPr="00A620ED">
        <w:rPr>
          <w:bCs/>
          <w:sz w:val="19"/>
          <w:szCs w:val="19"/>
        </w:rPr>
        <w:t>skier</w:t>
      </w:r>
      <w:r>
        <w:rPr>
          <w:bCs/>
          <w:sz w:val="19"/>
          <w:szCs w:val="19"/>
        </w:rPr>
        <w:t>owanych na szkolenie w 2010 r. ......</w:t>
      </w:r>
      <w:r w:rsidRPr="00A620ED">
        <w:rPr>
          <w:bCs/>
          <w:sz w:val="19"/>
          <w:szCs w:val="19"/>
        </w:rPr>
        <w:t>...</w:t>
      </w:r>
      <w:r>
        <w:rPr>
          <w:bCs/>
          <w:sz w:val="19"/>
          <w:szCs w:val="19"/>
        </w:rPr>
        <w:t>................................................................................</w:t>
      </w:r>
      <w:r w:rsidRPr="00A620ED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......... 116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89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  <w:t>Obszary zawodowe szkoleń w 2010 r.</w:t>
      </w:r>
      <w:r w:rsidRPr="00A620ED">
        <w:rPr>
          <w:bCs/>
          <w:sz w:val="19"/>
          <w:szCs w:val="19"/>
        </w:rPr>
        <w:t xml:space="preserve"> ...</w:t>
      </w:r>
      <w:r>
        <w:rPr>
          <w:bCs/>
          <w:sz w:val="19"/>
          <w:szCs w:val="19"/>
        </w:rPr>
        <w:t>.............................</w:t>
      </w:r>
      <w:r w:rsidRPr="00A620ED">
        <w:rPr>
          <w:bCs/>
          <w:sz w:val="19"/>
          <w:szCs w:val="19"/>
        </w:rPr>
        <w:t>.............................................</w:t>
      </w:r>
      <w:r>
        <w:rPr>
          <w:bCs/>
          <w:sz w:val="19"/>
          <w:szCs w:val="19"/>
        </w:rPr>
        <w:t>.......</w:t>
      </w:r>
      <w:r w:rsidRPr="00A620ED">
        <w:rPr>
          <w:bCs/>
          <w:sz w:val="19"/>
          <w:szCs w:val="19"/>
        </w:rPr>
        <w:t>...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...</w:t>
      </w:r>
      <w:r>
        <w:rPr>
          <w:bCs/>
          <w:sz w:val="19"/>
          <w:szCs w:val="19"/>
        </w:rPr>
        <w:t>...... 117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90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Osoby, które ukończyły szkolenie </w:t>
      </w:r>
      <w:r>
        <w:rPr>
          <w:bCs/>
          <w:sz w:val="19"/>
          <w:szCs w:val="19"/>
        </w:rPr>
        <w:t>według wieku i poziomu wykształcenia w 2010 r.</w:t>
      </w:r>
      <w:r w:rsidRPr="00A620ED">
        <w:rPr>
          <w:bCs/>
          <w:sz w:val="19"/>
          <w:szCs w:val="19"/>
        </w:rPr>
        <w:t xml:space="preserve"> 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.......</w:t>
      </w:r>
      <w:r>
        <w:rPr>
          <w:bCs/>
          <w:sz w:val="19"/>
          <w:szCs w:val="19"/>
        </w:rPr>
        <w:t>..... 118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91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  <w:t>Pożyczki szkoleniowe w 2010 r.</w:t>
      </w:r>
      <w:r w:rsidRPr="00A620ED">
        <w:rPr>
          <w:bCs/>
          <w:sz w:val="19"/>
          <w:szCs w:val="19"/>
        </w:rPr>
        <w:t xml:space="preserve"> 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...................................................</w:t>
      </w:r>
      <w:r>
        <w:rPr>
          <w:bCs/>
          <w:sz w:val="19"/>
          <w:szCs w:val="19"/>
        </w:rPr>
        <w:t>....................</w:t>
      </w:r>
      <w:r w:rsidRPr="00A620ED">
        <w:rPr>
          <w:bCs/>
          <w:sz w:val="19"/>
          <w:szCs w:val="19"/>
        </w:rPr>
        <w:t>.........</w:t>
      </w:r>
      <w:r>
        <w:rPr>
          <w:bCs/>
          <w:sz w:val="19"/>
          <w:szCs w:val="19"/>
        </w:rPr>
        <w:t>........</w:t>
      </w:r>
      <w:r w:rsidRPr="00A620ED">
        <w:rPr>
          <w:bCs/>
          <w:sz w:val="19"/>
          <w:szCs w:val="19"/>
        </w:rPr>
        <w:t>...</w:t>
      </w:r>
      <w:r>
        <w:rPr>
          <w:bCs/>
          <w:sz w:val="19"/>
          <w:szCs w:val="19"/>
        </w:rPr>
        <w:t>........ 118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92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Refundacja pracodawcom kosztów szkolenia </w:t>
      </w:r>
      <w:r>
        <w:rPr>
          <w:bCs/>
          <w:sz w:val="19"/>
          <w:szCs w:val="19"/>
        </w:rPr>
        <w:t>pracowników</w:t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>w 2010 r.</w:t>
      </w:r>
      <w:r w:rsidRPr="00A620ED">
        <w:rPr>
          <w:bCs/>
          <w:sz w:val="19"/>
          <w:szCs w:val="19"/>
        </w:rPr>
        <w:t xml:space="preserve"> .............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..............</w:t>
      </w:r>
      <w:r>
        <w:rPr>
          <w:bCs/>
          <w:sz w:val="19"/>
          <w:szCs w:val="19"/>
        </w:rPr>
        <w:t>.........</w:t>
      </w:r>
      <w:r w:rsidRPr="00A620ED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...... 118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93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Rolnicy, którym sfinansowano koszty szkolenia oraz bezrobotni,</w:t>
      </w:r>
      <w:r>
        <w:rPr>
          <w:bCs/>
          <w:sz w:val="19"/>
          <w:szCs w:val="19"/>
        </w:rPr>
        <w:t xml:space="preserve"> k</w:t>
      </w:r>
      <w:r w:rsidRPr="00A620ED">
        <w:rPr>
          <w:bCs/>
          <w:sz w:val="19"/>
          <w:szCs w:val="19"/>
        </w:rPr>
        <w:t xml:space="preserve">tórym zrefundowano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koszty pomocy prawnej, konsultacji </w:t>
      </w:r>
      <w:r>
        <w:rPr>
          <w:bCs/>
          <w:sz w:val="19"/>
          <w:szCs w:val="19"/>
        </w:rPr>
        <w:t>i</w:t>
      </w:r>
      <w:r w:rsidRPr="00A620ED">
        <w:rPr>
          <w:bCs/>
          <w:sz w:val="19"/>
          <w:szCs w:val="19"/>
        </w:rPr>
        <w:t xml:space="preserve"> doradztwa dotyczących podjęcia działalności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gospodarczej </w:t>
      </w:r>
      <w:r>
        <w:rPr>
          <w:bCs/>
          <w:sz w:val="19"/>
          <w:szCs w:val="19"/>
        </w:rPr>
        <w:t>w 2010</w:t>
      </w:r>
      <w:r w:rsidRPr="00A620ED">
        <w:rPr>
          <w:bCs/>
          <w:sz w:val="19"/>
          <w:szCs w:val="19"/>
        </w:rPr>
        <w:t xml:space="preserve"> roku .....................................................</w:t>
      </w:r>
      <w:r>
        <w:rPr>
          <w:bCs/>
          <w:sz w:val="19"/>
          <w:szCs w:val="19"/>
        </w:rPr>
        <w:t>.............................................</w:t>
      </w:r>
      <w:r w:rsidRPr="00A620ED">
        <w:rPr>
          <w:bCs/>
          <w:sz w:val="19"/>
          <w:szCs w:val="19"/>
        </w:rPr>
        <w:t>....</w:t>
      </w:r>
      <w:r>
        <w:rPr>
          <w:bCs/>
          <w:sz w:val="19"/>
          <w:szCs w:val="19"/>
        </w:rPr>
        <w:t>.............. 119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>Ta</w:t>
      </w:r>
      <w:r>
        <w:rPr>
          <w:bCs/>
          <w:sz w:val="19"/>
          <w:szCs w:val="19"/>
        </w:rPr>
        <w:t>blica 94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Bezrobotni, którzy otrzymali stypendium na kontynuowanie nauki </w:t>
      </w:r>
      <w:r>
        <w:rPr>
          <w:bCs/>
          <w:sz w:val="19"/>
          <w:szCs w:val="19"/>
        </w:rPr>
        <w:t>w 2010 r. .................................... 119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95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Osoby, którym sfinansowano koszty egz</w:t>
      </w:r>
      <w:r>
        <w:rPr>
          <w:bCs/>
          <w:sz w:val="19"/>
          <w:szCs w:val="19"/>
        </w:rPr>
        <w:t xml:space="preserve">aminów </w:t>
      </w:r>
      <w:r w:rsidRPr="00A620ED">
        <w:rPr>
          <w:bCs/>
          <w:sz w:val="19"/>
          <w:szCs w:val="19"/>
        </w:rPr>
        <w:t xml:space="preserve">umożliwiających uzyskanie uprawnień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zawod</w:t>
      </w:r>
      <w:r>
        <w:rPr>
          <w:bCs/>
          <w:sz w:val="19"/>
          <w:szCs w:val="19"/>
        </w:rPr>
        <w:t xml:space="preserve">owych, </w:t>
      </w:r>
      <w:r w:rsidRPr="00A620ED">
        <w:rPr>
          <w:bCs/>
          <w:sz w:val="19"/>
          <w:szCs w:val="19"/>
        </w:rPr>
        <w:t>certyfikatów lub tytułów</w:t>
      </w:r>
      <w:r>
        <w:rPr>
          <w:bCs/>
          <w:sz w:val="19"/>
          <w:szCs w:val="19"/>
        </w:rPr>
        <w:t xml:space="preserve"> zawodowych oraz koszty </w:t>
      </w:r>
      <w:r w:rsidRPr="00A620ED">
        <w:rPr>
          <w:bCs/>
          <w:sz w:val="19"/>
          <w:szCs w:val="19"/>
        </w:rPr>
        <w:t xml:space="preserve">uzyskania licencji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niezbędnych do wykonywania </w:t>
      </w:r>
      <w:r>
        <w:rPr>
          <w:bCs/>
          <w:sz w:val="19"/>
          <w:szCs w:val="19"/>
        </w:rPr>
        <w:t>zawodu w 2010 r. ................................................................................ 119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96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  <w:t>Bezrobotni, którzy bez skierowania starosty uczestniczyli w szkoleniu organizowanym przez inny podmiot w 2010 r. ................................................................................................................................. 119</w:t>
      </w:r>
    </w:p>
    <w:p w:rsidR="00D625DF" w:rsidRPr="00A620ED" w:rsidRDefault="00D625DF" w:rsidP="00DE4557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97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  <w:t>Liczba i czas trwania szkoleń dla bezrobotnych i poszukujących pracy w 2010 r. .............................. 120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98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Osoby, którym sfinansowano z funduszu pracy koszty studiów podyplomowych</w:t>
      </w:r>
      <w:r>
        <w:rPr>
          <w:bCs/>
          <w:sz w:val="19"/>
          <w:szCs w:val="19"/>
        </w:rPr>
        <w:t xml:space="preserve"> .............................. 120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 xml:space="preserve">Tablica 99.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Instytucje szkoleniowe realizujące szkolenia dla bezrobotnych</w:t>
      </w:r>
      <w:r>
        <w:rPr>
          <w:bCs/>
          <w:sz w:val="19"/>
          <w:szCs w:val="19"/>
        </w:rPr>
        <w:t xml:space="preserve"> </w:t>
      </w:r>
      <w:r w:rsidRPr="00A620ED">
        <w:rPr>
          <w:bCs/>
          <w:sz w:val="19"/>
          <w:szCs w:val="19"/>
        </w:rPr>
        <w:t xml:space="preserve"> i poszukujących pracy </w:t>
      </w:r>
      <w:r>
        <w:rPr>
          <w:bCs/>
          <w:sz w:val="19"/>
          <w:szCs w:val="19"/>
        </w:rPr>
        <w:t>w 2010 r. ..... 120</w:t>
      </w:r>
    </w:p>
    <w:p w:rsidR="00D625DF" w:rsidRDefault="00D625DF" w:rsidP="00EF2A27">
      <w:pPr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100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Kategorie bezrobotnych oraz niepełnosprawnych poszukujących pracy i nie</w:t>
      </w:r>
      <w:r>
        <w:rPr>
          <w:bCs/>
          <w:sz w:val="19"/>
          <w:szCs w:val="19"/>
        </w:rPr>
        <w:t xml:space="preserve"> pozostających  </w:t>
      </w:r>
    </w:p>
    <w:p w:rsidR="00D625DF" w:rsidRPr="00A620ED" w:rsidRDefault="00D625DF" w:rsidP="00EF2A27">
      <w:pPr>
        <w:spacing w:after="120"/>
        <w:ind w:left="1134"/>
        <w:rPr>
          <w:bCs/>
          <w:sz w:val="19"/>
          <w:szCs w:val="19"/>
        </w:rPr>
      </w:pPr>
      <w:r>
        <w:rPr>
          <w:bCs/>
          <w:sz w:val="19"/>
          <w:szCs w:val="19"/>
        </w:rPr>
        <w:t>w zatrudnieniu,</w:t>
      </w:r>
      <w:r w:rsidRPr="00A620ED">
        <w:rPr>
          <w:bCs/>
          <w:sz w:val="19"/>
          <w:szCs w:val="19"/>
        </w:rPr>
        <w:t xml:space="preserve"> uczestniczących w programie stażu </w:t>
      </w:r>
      <w:r>
        <w:rPr>
          <w:bCs/>
          <w:sz w:val="19"/>
          <w:szCs w:val="19"/>
        </w:rPr>
        <w:t>w 2010 r. ............................................................ 121</w:t>
      </w:r>
    </w:p>
    <w:p w:rsidR="00D625DF" w:rsidRDefault="00D625DF" w:rsidP="00853DBA">
      <w:pPr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101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  <w:t xml:space="preserve">Kategorie osób bezrobotnych oraz poszukujących pracy uczestniczących w programie </w:t>
      </w:r>
    </w:p>
    <w:p w:rsidR="00D625DF" w:rsidRPr="00A620ED" w:rsidRDefault="00D625DF" w:rsidP="00853DBA">
      <w:pPr>
        <w:spacing w:after="120"/>
        <w:ind w:left="1134"/>
        <w:rPr>
          <w:bCs/>
          <w:sz w:val="19"/>
          <w:szCs w:val="19"/>
        </w:rPr>
      </w:pPr>
      <w:r>
        <w:rPr>
          <w:bCs/>
          <w:sz w:val="19"/>
          <w:szCs w:val="19"/>
        </w:rPr>
        <w:t>przygotowania zawodowego dorosłych z uwzględnieniem jego formy w 2010 r. ............................... 121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102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  <w:t>Osoby, które ukończyły staż i przygotowanie zawodowe dorosłych według wieku, poziomu wykształcenia i czasu trwania programu w 2010 r. .............................................................................. 122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103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  <w:t>Obszary zawodowe, w których bezrobotni odbyli program stażu lub przygotowania zawodowego dorosłych w 2010 r. ................................................................................................................................123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104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Bezrobotni i poszukujący pracy uczestniczący w aktywnych programach rynku pracy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w </w:t>
      </w:r>
      <w:r>
        <w:rPr>
          <w:bCs/>
          <w:sz w:val="19"/>
          <w:szCs w:val="19"/>
        </w:rPr>
        <w:t>latach 2009-2010 ............................................................................................................................... 124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105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Bezrobotni i poszukujący pracy uczestniczący w ak</w:t>
      </w:r>
      <w:r>
        <w:rPr>
          <w:bCs/>
          <w:sz w:val="19"/>
          <w:szCs w:val="19"/>
        </w:rPr>
        <w:t xml:space="preserve">tywnych programach rynku pracy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w </w:t>
      </w:r>
      <w:r>
        <w:rPr>
          <w:bCs/>
          <w:sz w:val="19"/>
          <w:szCs w:val="19"/>
        </w:rPr>
        <w:t>latach 2009-2010</w:t>
      </w:r>
      <w:r w:rsidRPr="00A620ED">
        <w:rPr>
          <w:bCs/>
          <w:sz w:val="19"/>
          <w:szCs w:val="19"/>
        </w:rPr>
        <w:t xml:space="preserve"> w procencie do ogólnej liczby uczestniczących w danej formie</w:t>
      </w:r>
      <w:r>
        <w:rPr>
          <w:bCs/>
          <w:sz w:val="19"/>
          <w:szCs w:val="19"/>
        </w:rPr>
        <w:t xml:space="preserve"> ......................... 125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 xml:space="preserve">Tablica 106. </w:t>
      </w:r>
      <w:r>
        <w:rPr>
          <w:bCs/>
          <w:sz w:val="19"/>
          <w:szCs w:val="19"/>
        </w:rPr>
        <w:tab/>
        <w:t xml:space="preserve">Bezrobotni </w:t>
      </w:r>
      <w:r w:rsidRPr="00A620ED">
        <w:rPr>
          <w:bCs/>
          <w:sz w:val="19"/>
          <w:szCs w:val="19"/>
        </w:rPr>
        <w:t xml:space="preserve">uczestniczący w aktywnych programach rynku pracy </w:t>
      </w:r>
      <w:r>
        <w:rPr>
          <w:bCs/>
          <w:sz w:val="19"/>
          <w:szCs w:val="19"/>
        </w:rPr>
        <w:t>w 2010 r. ....................................... 126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107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 bezrobot</w:t>
      </w:r>
      <w:r>
        <w:rPr>
          <w:bCs/>
          <w:sz w:val="19"/>
          <w:szCs w:val="19"/>
        </w:rPr>
        <w:t xml:space="preserve">nych </w:t>
      </w:r>
      <w:r w:rsidRPr="00A620ED">
        <w:rPr>
          <w:bCs/>
          <w:sz w:val="19"/>
          <w:szCs w:val="19"/>
        </w:rPr>
        <w:t>uczestniczących w aktywny</w:t>
      </w:r>
      <w:r>
        <w:rPr>
          <w:bCs/>
          <w:sz w:val="19"/>
          <w:szCs w:val="19"/>
        </w:rPr>
        <w:t>ch programach rynku pracy w 2010 r. ............... 127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108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Bezrobotni  uczestniczący w aktywnych programach rynku pracy</w:t>
      </w:r>
      <w:r>
        <w:rPr>
          <w:bCs/>
          <w:sz w:val="19"/>
          <w:szCs w:val="19"/>
        </w:rPr>
        <w:t xml:space="preserve"> w 2010 r.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według województw </w:t>
      </w:r>
      <w:r>
        <w:rPr>
          <w:bCs/>
          <w:sz w:val="19"/>
          <w:szCs w:val="19"/>
        </w:rPr>
        <w:t>.............................................................................................................................128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109</w:t>
      </w:r>
      <w:r w:rsidRPr="00A620ED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ab/>
        <w:t xml:space="preserve">Bezrobotni </w:t>
      </w:r>
      <w:r w:rsidRPr="00A620ED">
        <w:rPr>
          <w:bCs/>
          <w:sz w:val="19"/>
          <w:szCs w:val="19"/>
        </w:rPr>
        <w:t xml:space="preserve">uczestniczący w aktywnych programach rynku pracy </w:t>
      </w:r>
      <w:r>
        <w:rPr>
          <w:bCs/>
          <w:sz w:val="19"/>
          <w:szCs w:val="19"/>
        </w:rPr>
        <w:t>w 2010</w:t>
      </w:r>
      <w:r w:rsidRPr="00A620ED">
        <w:rPr>
          <w:bCs/>
          <w:sz w:val="19"/>
          <w:szCs w:val="19"/>
        </w:rPr>
        <w:t xml:space="preserve"> roku 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według województw dok.</w:t>
      </w:r>
      <w:r>
        <w:rPr>
          <w:bCs/>
          <w:sz w:val="19"/>
          <w:szCs w:val="19"/>
        </w:rPr>
        <w:t xml:space="preserve"> ..................................................................................................................... 129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110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Bezrobotni i poszukujący pracy uczestniczący w aktywnych programach rynku pracy</w:t>
      </w:r>
      <w:r>
        <w:rPr>
          <w:bCs/>
          <w:sz w:val="19"/>
          <w:szCs w:val="19"/>
        </w:rPr>
        <w:br/>
        <w:t xml:space="preserve"> w końcu  2009 i 2010 r. ........................................................................................................................ 130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</w:t>
      </w:r>
      <w:r w:rsidRPr="00A620ED">
        <w:rPr>
          <w:bCs/>
          <w:sz w:val="19"/>
          <w:szCs w:val="19"/>
        </w:rPr>
        <w:t xml:space="preserve"> 11</w:t>
      </w:r>
      <w:r>
        <w:rPr>
          <w:bCs/>
          <w:sz w:val="19"/>
          <w:szCs w:val="19"/>
        </w:rPr>
        <w:t>1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Bezrobotni i poszukujący pracy uczestniczący w aktywnych programach rynku pracy</w:t>
      </w:r>
      <w:r>
        <w:rPr>
          <w:bCs/>
          <w:sz w:val="19"/>
          <w:szCs w:val="19"/>
        </w:rPr>
        <w:br/>
        <w:t xml:space="preserve"> w końcu 2009 i 2010 r.</w:t>
      </w:r>
      <w:r w:rsidRPr="00A620ED">
        <w:rPr>
          <w:bCs/>
          <w:sz w:val="19"/>
          <w:szCs w:val="19"/>
        </w:rPr>
        <w:t xml:space="preserve"> w procencie do ogólnej liczby uczestniczących w danej formie</w:t>
      </w:r>
      <w:r>
        <w:rPr>
          <w:bCs/>
          <w:sz w:val="19"/>
          <w:szCs w:val="19"/>
        </w:rPr>
        <w:t>.................... 130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 xml:space="preserve">Tablica 112. </w:t>
      </w:r>
      <w:r>
        <w:rPr>
          <w:bCs/>
          <w:sz w:val="19"/>
          <w:szCs w:val="19"/>
        </w:rPr>
        <w:tab/>
        <w:t xml:space="preserve">Bezrobotni </w:t>
      </w:r>
      <w:r w:rsidRPr="00A620ED">
        <w:rPr>
          <w:bCs/>
          <w:sz w:val="19"/>
          <w:szCs w:val="19"/>
        </w:rPr>
        <w:t xml:space="preserve">uczestniczący w aktywnych programach rynku pracy </w:t>
      </w:r>
      <w:r>
        <w:rPr>
          <w:bCs/>
          <w:sz w:val="19"/>
          <w:szCs w:val="19"/>
        </w:rPr>
        <w:t>w  końcu 2010 r. ........................... 131</w:t>
      </w:r>
    </w:p>
    <w:p w:rsidR="00D625DF" w:rsidRPr="00A620ED" w:rsidRDefault="00D625DF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>Tablica 113</w:t>
      </w:r>
      <w:r w:rsidRPr="00A620ED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ab/>
        <w:t xml:space="preserve">Bezrobotni </w:t>
      </w:r>
      <w:r w:rsidRPr="00A620ED">
        <w:rPr>
          <w:bCs/>
          <w:sz w:val="19"/>
          <w:szCs w:val="19"/>
        </w:rPr>
        <w:t>uczestniczący w aktywnych programach rynk</w:t>
      </w:r>
      <w:r>
        <w:rPr>
          <w:bCs/>
          <w:sz w:val="19"/>
          <w:szCs w:val="19"/>
        </w:rPr>
        <w:t>u pracy w końcu 2010 r.</w:t>
      </w:r>
      <w:r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według województw </w:t>
      </w:r>
      <w:r>
        <w:rPr>
          <w:bCs/>
          <w:sz w:val="19"/>
          <w:szCs w:val="19"/>
        </w:rPr>
        <w:t>.............................................................................................................................132</w:t>
      </w:r>
    </w:p>
    <w:p w:rsidR="00D625DF" w:rsidRDefault="00D625DF" w:rsidP="00334CEF">
      <w:pPr>
        <w:spacing w:before="120"/>
        <w:ind w:left="1134" w:hanging="1134"/>
        <w:rPr>
          <w:rFonts w:ascii="Bookman Old Style" w:hAnsi="Bookman Old Style"/>
          <w:b/>
          <w:i/>
          <w:color w:val="544F00"/>
        </w:rPr>
      </w:pPr>
    </w:p>
    <w:p w:rsidR="00D625DF" w:rsidRDefault="00D625DF" w:rsidP="00334CEF">
      <w:pPr>
        <w:spacing w:before="120"/>
        <w:rPr>
          <w:rFonts w:ascii="Bookman Old Style" w:hAnsi="Bookman Old Style"/>
          <w:b/>
          <w:i/>
          <w:color w:val="544F00"/>
        </w:rPr>
      </w:pPr>
    </w:p>
    <w:p w:rsidR="00D625DF" w:rsidRDefault="00D625DF" w:rsidP="00334CEF">
      <w:pPr>
        <w:spacing w:before="120"/>
        <w:rPr>
          <w:rFonts w:ascii="Bookman Old Style" w:hAnsi="Bookman Old Style"/>
          <w:b/>
          <w:i/>
          <w:color w:val="544F00"/>
        </w:rPr>
      </w:pPr>
    </w:p>
    <w:p w:rsidR="00D625DF" w:rsidRDefault="00D625DF" w:rsidP="00377F47">
      <w:pPr>
        <w:spacing w:before="120"/>
        <w:jc w:val="both"/>
        <w:rPr>
          <w:rFonts w:ascii="Bookman Old Style" w:hAnsi="Bookman Old Style"/>
          <w:b/>
          <w:i/>
          <w:color w:val="544F00"/>
        </w:rPr>
      </w:pPr>
      <w:r w:rsidRPr="00377F47">
        <w:rPr>
          <w:rFonts w:ascii="Bookman Old Style" w:hAnsi="Bookman Old Style"/>
          <w:b/>
          <w:i/>
          <w:color w:val="544F00"/>
        </w:rPr>
        <w:t>UWAGI METODYCZNE</w:t>
      </w:r>
    </w:p>
    <w:p w:rsidR="00D625DF" w:rsidRDefault="00D625DF" w:rsidP="00377F47">
      <w:pPr>
        <w:spacing w:before="120"/>
        <w:jc w:val="both"/>
        <w:rPr>
          <w:rFonts w:ascii="Bookman Old Style" w:hAnsi="Bookman Old Style"/>
          <w:b/>
          <w:i/>
          <w:color w:val="544F00"/>
        </w:rPr>
      </w:pPr>
    </w:p>
    <w:p w:rsidR="00D625DF" w:rsidRDefault="00D625DF" w:rsidP="00377F47">
      <w:pPr>
        <w:spacing w:before="120"/>
        <w:jc w:val="both"/>
        <w:rPr>
          <w:rFonts w:ascii="Bookman Old Style" w:hAnsi="Bookman Old Style"/>
          <w:b/>
          <w:i/>
          <w:color w:val="544F00"/>
        </w:rPr>
      </w:pPr>
    </w:p>
    <w:p w:rsidR="00D625DF" w:rsidRPr="006179DC" w:rsidRDefault="00D625DF" w:rsidP="006179DC">
      <w:pPr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jc w:val="both"/>
      </w:pPr>
      <w:r w:rsidRPr="006179DC">
        <w:t>Podstawę prawną do sporządzania sprawozdawczości rynku pracy stan</w:t>
      </w:r>
      <w:r>
        <w:t xml:space="preserve">owi </w:t>
      </w:r>
      <w:r w:rsidRPr="006179DC">
        <w:t>ustawa z dnia 29 czerwca 1995 r. o statystyce public</w:t>
      </w:r>
      <w:r>
        <w:t xml:space="preserve">znej (Dz. U. Nr 88, poz. 439, z </w:t>
      </w:r>
      <w:r w:rsidRPr="006179DC">
        <w:t xml:space="preserve">późn. zm.) oraz rozporządzenia: </w:t>
      </w:r>
    </w:p>
    <w:p w:rsidR="00D625DF" w:rsidRPr="006179DC" w:rsidRDefault="00D625DF" w:rsidP="00070A8A">
      <w:pPr>
        <w:pStyle w:val="ListParagraph"/>
        <w:numPr>
          <w:ilvl w:val="0"/>
          <w:numId w:val="13"/>
        </w:numPr>
        <w:spacing w:after="120"/>
        <w:ind w:left="720" w:hanging="294"/>
        <w:contextualSpacing w:val="0"/>
        <w:jc w:val="both"/>
      </w:pPr>
      <w:r>
        <w:t>Rady Ministrów z dnia 8 grudnia 2009</w:t>
      </w:r>
      <w:r w:rsidRPr="006179DC">
        <w:t xml:space="preserve"> r. w sprawie programu badań statystycznych s</w:t>
      </w:r>
      <w:r>
        <w:t>tatystyki publicznej na rok 2010</w:t>
      </w:r>
      <w:r w:rsidRPr="006179DC">
        <w:t xml:space="preserve"> (Dz. U. </w:t>
      </w:r>
      <w:r>
        <w:t>z 2010 r. Nr 3</w:t>
      </w:r>
      <w:r w:rsidRPr="006179DC">
        <w:t>, p</w:t>
      </w:r>
      <w:r>
        <w:t>oz. 14, z późn. zm.</w:t>
      </w:r>
      <w:r w:rsidRPr="006179DC">
        <w:t xml:space="preserve">), </w:t>
      </w:r>
    </w:p>
    <w:p w:rsidR="00D625DF" w:rsidRPr="006179DC" w:rsidRDefault="00D625DF" w:rsidP="00070A8A">
      <w:pPr>
        <w:pStyle w:val="ListParagraph"/>
        <w:numPr>
          <w:ilvl w:val="0"/>
          <w:numId w:val="13"/>
        </w:numPr>
        <w:spacing w:after="120"/>
        <w:ind w:left="720" w:hanging="294"/>
        <w:contextualSpacing w:val="0"/>
        <w:jc w:val="both"/>
      </w:pPr>
      <w:r>
        <w:t>Prezesa Rady Ministrów z dnia 28 kwietnia 2010</w:t>
      </w:r>
      <w:r w:rsidRPr="006179DC">
        <w:t xml:space="preserve"> r. w sprawie określenia wzorów formularzy sprawozdawczych, objaśnień co do sposobu ich wypełniania oraz wzorów kwestionariuszy i ankiet statystycznych stosowanych w badaniach statystycznych ustalonych w programie badań statystycznych s</w:t>
      </w:r>
      <w:r>
        <w:t>tatystyki publicznej na rok 2010</w:t>
      </w:r>
      <w:r w:rsidRPr="006179DC">
        <w:t xml:space="preserve"> (Dz.</w:t>
      </w:r>
      <w:r>
        <w:t> U. Nr 106, poz. 676, z późn. zm.</w:t>
      </w:r>
      <w:r w:rsidRPr="006179DC">
        <w:t>).</w:t>
      </w:r>
    </w:p>
    <w:p w:rsidR="00D625DF" w:rsidRPr="000013B1" w:rsidRDefault="00D625DF" w:rsidP="006179DC">
      <w:pPr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jc w:val="both"/>
      </w:pPr>
      <w:r w:rsidRPr="000013B1">
        <w:t xml:space="preserve">Dane o liczbie bezrobotnych obejmują osoby, które są zarejestrowane w </w:t>
      </w:r>
      <w:r>
        <w:t xml:space="preserve">powiatowych </w:t>
      </w:r>
      <w:r w:rsidRPr="000013B1">
        <w:t xml:space="preserve">urzędach pracy jako bezrobotne, zgodnie z </w:t>
      </w:r>
      <w:r>
        <w:t>definicją zawartą w ustawie</w:t>
      </w:r>
      <w:r w:rsidRPr="000013B1">
        <w:t xml:space="preserve"> z dnia 20</w:t>
      </w:r>
      <w:r>
        <w:t> </w:t>
      </w:r>
      <w:r w:rsidRPr="000013B1">
        <w:t>kwietnia 2004 r. o promocji zatrudnienia i instytucjach rynku pracy (Dz.</w:t>
      </w:r>
      <w:r>
        <w:t xml:space="preserve"> </w:t>
      </w:r>
      <w:r w:rsidRPr="000013B1">
        <w:t>U. z 2008 r. Nr 69, poz. 415 z późn. zm.).</w:t>
      </w:r>
    </w:p>
    <w:p w:rsidR="00D625DF" w:rsidRPr="000013B1" w:rsidRDefault="00D625DF" w:rsidP="006179DC">
      <w:pPr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jc w:val="both"/>
      </w:pPr>
      <w:r w:rsidRPr="000013B1">
        <w:rPr>
          <w:snapToGrid w:val="0"/>
        </w:rPr>
        <w:t xml:space="preserve">Art. 49  </w:t>
      </w:r>
      <w:r w:rsidRPr="000013B1">
        <w:t xml:space="preserve">ustawy o </w:t>
      </w:r>
      <w:r w:rsidRPr="000013B1">
        <w:rPr>
          <w:snapToGrid w:val="0"/>
        </w:rPr>
        <w:t>promocji zatrudnienia i instytucjach rynku pracy wyróżnia osoby uznane są za będące w szczególnej sytuacji na rynku pracy, a tym samym, d</w:t>
      </w:r>
      <w:r w:rsidRPr="000013B1">
        <w:t>o których skierowane powinny być różnego rodzaju działania mające na celu ich aktywizację. Do osób w szczególnej sytuacji na rynku pracy zalicza się bezrobotnych:</w:t>
      </w:r>
    </w:p>
    <w:p w:rsidR="00D625DF" w:rsidRPr="00FF667B" w:rsidRDefault="00D625DF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0013B1">
        <w:t>do 25 roku życia,</w:t>
      </w:r>
    </w:p>
    <w:p w:rsidR="00D625DF" w:rsidRPr="00FF667B" w:rsidRDefault="00D625DF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FF667B">
        <w:t>długotrwale,</w:t>
      </w:r>
    </w:p>
    <w:p w:rsidR="00D625DF" w:rsidRPr="00FF667B" w:rsidRDefault="00D625DF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FF667B">
        <w:t>kobiety, które nie podjęły zatrudnienia po urodzeniu dziecka,</w:t>
      </w:r>
    </w:p>
    <w:p w:rsidR="00D625DF" w:rsidRPr="00FF667B" w:rsidRDefault="00D625DF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FF667B">
        <w:t>powyżej 50 roku życia,</w:t>
      </w:r>
    </w:p>
    <w:p w:rsidR="00D625DF" w:rsidRPr="00FF667B" w:rsidRDefault="00D625DF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FF667B">
        <w:t>bez kwalifikacji zawodowych,</w:t>
      </w:r>
    </w:p>
    <w:p w:rsidR="00D625DF" w:rsidRPr="00FF667B" w:rsidRDefault="00D625DF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FF667B">
        <w:t>bez doświadczenia zawodowego,</w:t>
      </w:r>
    </w:p>
    <w:p w:rsidR="00D625DF" w:rsidRPr="00FF667B" w:rsidRDefault="00D625DF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FF667B">
        <w:t>bez wykształcenia średniego,</w:t>
      </w:r>
    </w:p>
    <w:p w:rsidR="00D625DF" w:rsidRPr="00FF667B" w:rsidRDefault="00D625DF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FF667B">
        <w:t>samotnie wychowujących co najmniej jedno dziecko do 18 roku życia,</w:t>
      </w:r>
    </w:p>
    <w:p w:rsidR="00D625DF" w:rsidRPr="00FF667B" w:rsidRDefault="00D625DF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FF667B">
        <w:t xml:space="preserve">którzy po odbyciu kary pozbawienia wolności nie podjęli zatrudnienia, </w:t>
      </w:r>
    </w:p>
    <w:p w:rsidR="00D625DF" w:rsidRPr="00FF667B" w:rsidRDefault="00D625DF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FF667B">
        <w:t>niepełnosprawnych,</w:t>
      </w:r>
    </w:p>
    <w:p w:rsidR="00D625DF" w:rsidRPr="00FF667B" w:rsidRDefault="00D625DF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FF667B">
        <w:t>po zakończeniu realizacji kontraktu socjalnego.</w:t>
      </w:r>
    </w:p>
    <w:p w:rsidR="00D625DF" w:rsidRPr="00FF667B" w:rsidRDefault="00D625DF" w:rsidP="006179DC">
      <w:pPr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jc w:val="both"/>
      </w:pPr>
      <w:r w:rsidRPr="00FF667B">
        <w:t xml:space="preserve">Dane o liczbie poszukujących pracy </w:t>
      </w:r>
      <w:r>
        <w:t xml:space="preserve">obejmują osoby zarejestrowane w </w:t>
      </w:r>
      <w:r w:rsidRPr="00FF667B">
        <w:t xml:space="preserve">powiatowych urzędach pracy jako poszukujący pracy, zgodnie z </w:t>
      </w:r>
      <w:r>
        <w:t xml:space="preserve">definicją zawartą w art. 2 ust. </w:t>
      </w:r>
      <w:r w:rsidRPr="00FF667B">
        <w:t>1 pkt 22 ustawy o promocji zatrudnienia i instytucjach rynku pracy, w tym spełniające kryteria określone w art. 43 podmiotowej ustawy.</w:t>
      </w:r>
    </w:p>
    <w:p w:rsidR="00D625DF" w:rsidRPr="00FF667B" w:rsidRDefault="00D625DF" w:rsidP="006179DC">
      <w:pPr>
        <w:pStyle w:val="BodyText"/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jc w:val="both"/>
      </w:pPr>
      <w:r w:rsidRPr="00FF667B">
        <w:t>Przez "stopę bezrobocia" należy rozumieć procentowy udział liczby bezrobotnych w liczbie ludności aktywnej zawodowo.</w:t>
      </w:r>
    </w:p>
    <w:p w:rsidR="00D625DF" w:rsidRPr="00FF667B" w:rsidRDefault="00D625DF" w:rsidP="006179DC">
      <w:pPr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jc w:val="both"/>
      </w:pPr>
      <w:r w:rsidRPr="00FF667B">
        <w:t xml:space="preserve">Informacje przedstawione w opracowaniu </w:t>
      </w:r>
      <w:r>
        <w:t xml:space="preserve">w 2010 r. </w:t>
      </w:r>
      <w:r w:rsidRPr="00FF667B">
        <w:t xml:space="preserve">gromadzone były w sprawozdaniach: </w:t>
      </w:r>
    </w:p>
    <w:p w:rsidR="00D625DF" w:rsidRPr="00FF667B" w:rsidRDefault="00D625DF" w:rsidP="006179DC">
      <w:pPr>
        <w:numPr>
          <w:ilvl w:val="0"/>
          <w:numId w:val="15"/>
        </w:numPr>
        <w:tabs>
          <w:tab w:val="left" w:pos="851"/>
        </w:tabs>
        <w:spacing w:after="120"/>
        <w:ind w:left="851" w:hanging="425"/>
        <w:jc w:val="both"/>
      </w:pPr>
      <w:r w:rsidRPr="00FF667B">
        <w:t>miesięcznym - „Sprawozdanie o rynku pracy”;</w:t>
      </w:r>
    </w:p>
    <w:p w:rsidR="00D625DF" w:rsidRPr="00FF667B" w:rsidRDefault="00D625DF" w:rsidP="006179DC">
      <w:pPr>
        <w:numPr>
          <w:ilvl w:val="0"/>
          <w:numId w:val="15"/>
        </w:numPr>
        <w:tabs>
          <w:tab w:val="left" w:pos="851"/>
        </w:tabs>
        <w:spacing w:after="120"/>
        <w:ind w:left="851" w:hanging="425"/>
        <w:jc w:val="both"/>
      </w:pPr>
      <w:r w:rsidRPr="00FF667B">
        <w:t xml:space="preserve">kwartalnym - załącznik 1 „Bezrobotni </w:t>
      </w:r>
      <w:r>
        <w:t xml:space="preserve">oraz poszukujący pracy </w:t>
      </w:r>
      <w:r w:rsidRPr="00FF667B">
        <w:t>według czasu pozostawania bez pracy, wieku, poziomu wykształcenia i stażu pracy”.</w:t>
      </w:r>
    </w:p>
    <w:p w:rsidR="00D625DF" w:rsidRDefault="00D625DF" w:rsidP="006179DC">
      <w:pPr>
        <w:pStyle w:val="BodyText2"/>
        <w:numPr>
          <w:ilvl w:val="0"/>
          <w:numId w:val="15"/>
        </w:numPr>
        <w:tabs>
          <w:tab w:val="left" w:pos="851"/>
        </w:tabs>
        <w:spacing w:line="240" w:lineRule="auto"/>
        <w:ind w:left="851" w:hanging="425"/>
        <w:jc w:val="both"/>
      </w:pPr>
      <w:r>
        <w:t>półrocznych:</w:t>
      </w:r>
    </w:p>
    <w:p w:rsidR="00D625DF" w:rsidRPr="00FF667B" w:rsidRDefault="00D625DF" w:rsidP="006179DC">
      <w:pPr>
        <w:pStyle w:val="BodyText2"/>
        <w:numPr>
          <w:ilvl w:val="0"/>
          <w:numId w:val="10"/>
        </w:numPr>
        <w:spacing w:line="240" w:lineRule="auto"/>
        <w:ind w:left="1276" w:hanging="425"/>
        <w:jc w:val="both"/>
      </w:pPr>
      <w:r w:rsidRPr="00FF667B">
        <w:t>Załącznik 2 „Bezrobotni według rodzaju działalności ostatniego miejsca pracy</w:t>
      </w:r>
      <w:r>
        <w:t>, poszukujący pracy oraz wolne miejsca pracy i miejsca aktywizacji zawodowej</w:t>
      </w:r>
      <w:r w:rsidRPr="00FF667B">
        <w:t>” - podstawę do zakwalifikowania bezrobotnego według rodzaju działalności wykonywanej w ostatnim miejscu pracy stanowi Polska Klasyfikacja Działalności (PKD) wprowadzona rozporządzeniem Rady Ministrów z dnia 24 grudnia 2007 r. w sprawie Polskiej  Klasyfikacji   Działalności  (PKD) (Dz. U. Nr 251, poz. 1885, z późn. zm.).</w:t>
      </w:r>
    </w:p>
    <w:p w:rsidR="00D625DF" w:rsidRPr="00A14212" w:rsidRDefault="00D625DF" w:rsidP="00A14212">
      <w:pPr>
        <w:pStyle w:val="BodyText2"/>
        <w:numPr>
          <w:ilvl w:val="0"/>
          <w:numId w:val="10"/>
        </w:numPr>
        <w:tabs>
          <w:tab w:val="num" w:pos="851"/>
        </w:tabs>
        <w:spacing w:before="80" w:after="0" w:line="280" w:lineRule="exact"/>
        <w:ind w:left="1276"/>
        <w:jc w:val="both"/>
        <w:rPr>
          <w:spacing w:val="-2"/>
        </w:rPr>
      </w:pPr>
      <w:r w:rsidRPr="00FF667B">
        <w:t xml:space="preserve">Załącznik 3 „Bezrobotni oraz </w:t>
      </w:r>
      <w:r>
        <w:t xml:space="preserve">wolne miejsca pracy i miejsca aktywizacji zawodowej </w:t>
      </w:r>
      <w:r w:rsidRPr="00FF667B">
        <w:t xml:space="preserve">według zawodów i specjalności” </w:t>
      </w:r>
      <w:r>
        <w:t>–</w:t>
      </w:r>
      <w:r w:rsidRPr="00FF667B">
        <w:t xml:space="preserve"> </w:t>
      </w:r>
      <w:r w:rsidRPr="00A14212">
        <w:rPr>
          <w:spacing w:val="-2"/>
        </w:rPr>
        <w:t>nazwy i symbole przyjmowane są zg</w:t>
      </w:r>
      <w:r>
        <w:rPr>
          <w:spacing w:val="-2"/>
        </w:rPr>
        <w:t xml:space="preserve">odnie z „Klasyfikacją zawodów i </w:t>
      </w:r>
      <w:r w:rsidRPr="00A14212">
        <w:rPr>
          <w:spacing w:val="-2"/>
        </w:rPr>
        <w:t>specjalności” (KZiS), wprowadzoną rozpor</w:t>
      </w:r>
      <w:r>
        <w:rPr>
          <w:spacing w:val="-2"/>
        </w:rPr>
        <w:t xml:space="preserve">ządzeniem Ministra </w:t>
      </w:r>
      <w:r w:rsidRPr="00A14212">
        <w:rPr>
          <w:spacing w:val="-2"/>
        </w:rPr>
        <w:t>Pracy</w:t>
      </w:r>
      <w:r>
        <w:rPr>
          <w:spacing w:val="-2"/>
        </w:rPr>
        <w:t xml:space="preserve"> i Polityki Społecznej z  dnia 27 kwietnia 2010</w:t>
      </w:r>
      <w:r w:rsidRPr="00A14212">
        <w:rPr>
          <w:spacing w:val="-2"/>
        </w:rPr>
        <w:t xml:space="preserve"> r. w sprawie klasyfikacji zawodów i specjalności </w:t>
      </w:r>
      <w:r>
        <w:rPr>
          <w:spacing w:val="-2"/>
        </w:rPr>
        <w:t xml:space="preserve">na </w:t>
      </w:r>
      <w:r w:rsidRPr="00A14212">
        <w:rPr>
          <w:spacing w:val="-2"/>
        </w:rPr>
        <w:t>potrzeb</w:t>
      </w:r>
      <w:r>
        <w:rPr>
          <w:spacing w:val="-2"/>
        </w:rPr>
        <w:t>y</w:t>
      </w:r>
      <w:r w:rsidRPr="00A14212">
        <w:rPr>
          <w:spacing w:val="-2"/>
        </w:rPr>
        <w:t xml:space="preserve"> rynku pracy oraz zakresu jej stosowania (Dz. U. Nr </w:t>
      </w:r>
      <w:r>
        <w:rPr>
          <w:spacing w:val="-2"/>
        </w:rPr>
        <w:t xml:space="preserve"> 82 z dnia 17 maja 2010, poz. 537</w:t>
      </w:r>
      <w:r w:rsidRPr="00A14212">
        <w:rPr>
          <w:spacing w:val="-2"/>
        </w:rPr>
        <w:t xml:space="preserve">). </w:t>
      </w:r>
    </w:p>
    <w:p w:rsidR="00D625DF" w:rsidRDefault="00D625DF" w:rsidP="006179DC">
      <w:pPr>
        <w:pStyle w:val="BodyText2"/>
        <w:numPr>
          <w:ilvl w:val="0"/>
          <w:numId w:val="16"/>
        </w:numPr>
        <w:spacing w:line="240" w:lineRule="auto"/>
        <w:ind w:left="851" w:hanging="425"/>
        <w:jc w:val="both"/>
      </w:pPr>
      <w:r>
        <w:t>rocznych:</w:t>
      </w:r>
    </w:p>
    <w:p w:rsidR="00D625DF" w:rsidRDefault="00D625DF" w:rsidP="006179DC">
      <w:pPr>
        <w:pStyle w:val="BodyText2"/>
        <w:numPr>
          <w:ilvl w:val="0"/>
          <w:numId w:val="10"/>
        </w:numPr>
        <w:tabs>
          <w:tab w:val="num" w:pos="851"/>
        </w:tabs>
        <w:spacing w:line="240" w:lineRule="auto"/>
        <w:ind w:left="1276" w:hanging="425"/>
        <w:jc w:val="both"/>
      </w:pPr>
      <w:r w:rsidRPr="00FF667B">
        <w:t xml:space="preserve">Załącznik </w:t>
      </w:r>
      <w:r>
        <w:t>4</w:t>
      </w:r>
      <w:r w:rsidRPr="00FF667B">
        <w:t xml:space="preserve"> „</w:t>
      </w:r>
      <w:r>
        <w:t>Poradnictwo zawodowe i informacja zawodowa, pomoc w aktywnym poszukiwaniu pracy, szkolenie bezrobotnych i poszukujących pracy, staż i przygotowanie zawodowe dorosłych”</w:t>
      </w:r>
    </w:p>
    <w:p w:rsidR="00D625DF" w:rsidRDefault="00D625DF" w:rsidP="006179DC">
      <w:pPr>
        <w:pStyle w:val="BodyText2"/>
        <w:numPr>
          <w:ilvl w:val="0"/>
          <w:numId w:val="10"/>
        </w:numPr>
        <w:tabs>
          <w:tab w:val="num" w:pos="851"/>
        </w:tabs>
        <w:spacing w:line="240" w:lineRule="auto"/>
        <w:ind w:left="1276" w:hanging="425"/>
        <w:jc w:val="both"/>
      </w:pPr>
      <w:r>
        <w:t>Załącznik 5 „</w:t>
      </w:r>
      <w:r w:rsidRPr="00FF667B">
        <w:t>Bezrobotni</w:t>
      </w:r>
      <w:r>
        <w:t xml:space="preserve"> oraz poszukujący pracy zamieszkali na wsi </w:t>
      </w:r>
      <w:r w:rsidRPr="00FF667B">
        <w:t>według czasu pozostawania bez pracy, wieku, poziomu wykształcenia i stażu pracy”</w:t>
      </w:r>
    </w:p>
    <w:p w:rsidR="00D625DF" w:rsidRPr="00FF667B" w:rsidRDefault="00D625DF" w:rsidP="006179DC">
      <w:pPr>
        <w:pStyle w:val="BodyText2"/>
        <w:numPr>
          <w:ilvl w:val="0"/>
          <w:numId w:val="10"/>
        </w:numPr>
        <w:tabs>
          <w:tab w:val="num" w:pos="851"/>
        </w:tabs>
        <w:spacing w:line="240" w:lineRule="auto"/>
        <w:ind w:left="1276" w:hanging="425"/>
        <w:jc w:val="both"/>
      </w:pPr>
      <w:r>
        <w:t>Załącznik 6 „Aktywne programy rynku pracy”.</w:t>
      </w:r>
    </w:p>
    <w:p w:rsidR="00D625DF" w:rsidRDefault="00D625DF" w:rsidP="006179DC">
      <w:pPr>
        <w:pStyle w:val="ListParagraph"/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contextualSpacing w:val="0"/>
        <w:jc w:val="both"/>
      </w:pPr>
      <w:r>
        <w:t>Liczba wolnych miejsc pracy i miejsc aktywizacji zawodowej</w:t>
      </w:r>
      <w:r w:rsidRPr="00FF667B">
        <w:t xml:space="preserve"> wykazana w załączniku 2 i</w:t>
      </w:r>
      <w:r>
        <w:t> </w:t>
      </w:r>
      <w:r w:rsidRPr="00FF667B">
        <w:t>3 pozostaje niższa niż wynikająca z danych wykazanych w sprawozdaniu MPiPS-01 o rynku pracy</w:t>
      </w:r>
      <w:r>
        <w:t xml:space="preserve">, </w:t>
      </w:r>
      <w:r w:rsidRPr="00FF667B">
        <w:t xml:space="preserve">gdyż jest ona skorygowana o liczbę ofert pracy, które pracodawcy anulowali. </w:t>
      </w:r>
    </w:p>
    <w:p w:rsidR="00D625DF" w:rsidRDefault="00D625DF" w:rsidP="006179DC">
      <w:pPr>
        <w:pStyle w:val="ListParagraph"/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5" w:hanging="425"/>
        <w:contextualSpacing w:val="0"/>
        <w:jc w:val="both"/>
      </w:pPr>
      <w:r>
        <w:t>Dane dotyczące liczby zaktywizowanych bezrobotnych wykazane w sprawozdaniu podstawowym oraz załącznikach 4 i 6 do sprawozdania MPiPS-01 mogą się nieznacznie różnić. Rozbieżności wynikają najczęściej z weryfikacji danych, późniejszego wprowadzania niektórych informacji do systemów informatycznych lub pomyłek w sprawozdawczości.</w:t>
      </w:r>
    </w:p>
    <w:p w:rsidR="00D625DF" w:rsidRPr="00FF667B" w:rsidRDefault="00D625DF" w:rsidP="006179DC">
      <w:pPr>
        <w:numPr>
          <w:ilvl w:val="0"/>
          <w:numId w:val="1"/>
        </w:numPr>
        <w:tabs>
          <w:tab w:val="clear" w:pos="360"/>
          <w:tab w:val="num" w:pos="426"/>
          <w:tab w:val="num" w:pos="567"/>
        </w:tabs>
        <w:spacing w:after="120"/>
        <w:ind w:left="426" w:hanging="426"/>
        <w:jc w:val="both"/>
      </w:pPr>
      <w:r w:rsidRPr="00FF667B">
        <w:t>W tablicach przedstawiających dane w procentach ze względu na elektroniczną technikę zaokrągleń w niektórych rubrykach nie zachodzą zgodności matematyczne.</w:t>
      </w:r>
    </w:p>
    <w:p w:rsidR="00D625DF" w:rsidRPr="00FF667B" w:rsidRDefault="00D625DF" w:rsidP="002515C2">
      <w:pPr>
        <w:numPr>
          <w:ilvl w:val="0"/>
          <w:numId w:val="1"/>
        </w:numPr>
        <w:tabs>
          <w:tab w:val="clear" w:pos="360"/>
          <w:tab w:val="num" w:pos="284"/>
          <w:tab w:val="num" w:pos="426"/>
          <w:tab w:val="num" w:pos="567"/>
        </w:tabs>
        <w:spacing w:after="120"/>
        <w:ind w:left="284" w:hanging="284"/>
        <w:jc w:val="both"/>
      </w:pPr>
      <w:r w:rsidRPr="00FF667B">
        <w:t>Znak „x” w niektórych tablicach oznacza, że wypełnienie pozycji jest niemożliwe.</w:t>
      </w:r>
    </w:p>
    <w:sectPr w:rsidR="00D625DF" w:rsidRPr="00FF667B" w:rsidSect="00334CEF">
      <w:footerReference w:type="even" r:id="rId7"/>
      <w:footerReference w:type="default" r:id="rId8"/>
      <w:pgSz w:w="11906" w:h="16838"/>
      <w:pgMar w:top="993" w:right="1416" w:bottom="125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5DF" w:rsidRDefault="00D625DF" w:rsidP="00852A69">
      <w:r>
        <w:separator/>
      </w:r>
    </w:p>
  </w:endnote>
  <w:endnote w:type="continuationSeparator" w:id="0">
    <w:p w:rsidR="00D625DF" w:rsidRDefault="00D625DF" w:rsidP="00852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5DF" w:rsidRDefault="00D625DF" w:rsidP="00E67E2F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25DF" w:rsidRDefault="00D625DF" w:rsidP="00E67E2F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5DF" w:rsidRDefault="00D625DF" w:rsidP="00E67E2F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:rsidR="00D625DF" w:rsidRDefault="00D625DF" w:rsidP="00E67E2F">
    <w:pPr>
      <w:pStyle w:val="Footer"/>
      <w:ind w:right="360" w:firstLine="360"/>
      <w:jc w:val="center"/>
    </w:pPr>
  </w:p>
  <w:p w:rsidR="00D625DF" w:rsidRDefault="00D625D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5DF" w:rsidRDefault="00D625DF" w:rsidP="00852A69">
      <w:r>
        <w:separator/>
      </w:r>
    </w:p>
  </w:footnote>
  <w:footnote w:type="continuationSeparator" w:id="0">
    <w:p w:rsidR="00D625DF" w:rsidRDefault="00D625DF" w:rsidP="00852A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D4A78"/>
    <w:multiLevelType w:val="hybridMultilevel"/>
    <w:tmpl w:val="53683CB0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0AC62C5"/>
    <w:multiLevelType w:val="hybridMultilevel"/>
    <w:tmpl w:val="D03E68EC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0CDD3441"/>
    <w:multiLevelType w:val="hybridMultilevel"/>
    <w:tmpl w:val="AE46266E"/>
    <w:lvl w:ilvl="0" w:tplc="A32C3678">
      <w:start w:val="1"/>
      <w:numFmt w:val="bullet"/>
      <w:lvlText w:val="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FEB64DA8">
      <w:start w:val="1"/>
      <w:numFmt w:val="decimal"/>
      <w:lvlText w:val="%2."/>
      <w:lvlJc w:val="left"/>
      <w:pPr>
        <w:tabs>
          <w:tab w:val="num" w:pos="1455"/>
        </w:tabs>
        <w:ind w:left="1455" w:hanging="375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C110C1"/>
    <w:multiLevelType w:val="singleLevel"/>
    <w:tmpl w:val="C054D1CE"/>
    <w:lvl w:ilvl="0"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hAnsi="Times New Roman" w:hint="default"/>
      </w:rPr>
    </w:lvl>
  </w:abstractNum>
  <w:abstractNum w:abstractNumId="4">
    <w:nsid w:val="14844E6B"/>
    <w:multiLevelType w:val="hybridMultilevel"/>
    <w:tmpl w:val="6D944FD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9618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2FDB11B5"/>
    <w:multiLevelType w:val="hybridMultilevel"/>
    <w:tmpl w:val="DF427B02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41590A"/>
    <w:multiLevelType w:val="hybridMultilevel"/>
    <w:tmpl w:val="5CA21136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3E157A4A"/>
    <w:multiLevelType w:val="hybridMultilevel"/>
    <w:tmpl w:val="1916E000"/>
    <w:lvl w:ilvl="0" w:tplc="0415000D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9">
    <w:nsid w:val="48260F76"/>
    <w:multiLevelType w:val="hybridMultilevel"/>
    <w:tmpl w:val="AFB8A0B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8002C3"/>
    <w:multiLevelType w:val="hybridMultilevel"/>
    <w:tmpl w:val="5562299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A7B131C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1F90E4F"/>
    <w:multiLevelType w:val="hybridMultilevel"/>
    <w:tmpl w:val="44282F32"/>
    <w:lvl w:ilvl="0" w:tplc="C054D1C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37733D7"/>
    <w:multiLevelType w:val="hybridMultilevel"/>
    <w:tmpl w:val="FB64C24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71180491"/>
    <w:multiLevelType w:val="hybridMultilevel"/>
    <w:tmpl w:val="917A96D2"/>
    <w:lvl w:ilvl="0" w:tplc="72A0C284">
      <w:start w:val="1"/>
      <w:numFmt w:val="bullet"/>
      <w:lvlText w:val="-"/>
      <w:lvlJc w:val="left"/>
      <w:pPr>
        <w:tabs>
          <w:tab w:val="num" w:pos="521"/>
        </w:tabs>
        <w:ind w:left="521" w:hanging="408"/>
      </w:pPr>
      <w:rPr>
        <w:rFonts w:ascii="Times New Roman" w:eastAsia="Times New Roman" w:hAnsi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508"/>
        </w:tabs>
        <w:ind w:left="150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8"/>
        </w:tabs>
        <w:ind w:left="2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8"/>
        </w:tabs>
        <w:ind w:left="366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8"/>
        </w:tabs>
        <w:ind w:left="4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8"/>
        </w:tabs>
        <w:ind w:left="5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8"/>
        </w:tabs>
        <w:ind w:left="582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8"/>
        </w:tabs>
        <w:ind w:left="6548" w:hanging="360"/>
      </w:pPr>
      <w:rPr>
        <w:rFonts w:ascii="Wingdings" w:hAnsi="Wingdings" w:hint="default"/>
      </w:rPr>
    </w:lvl>
  </w:abstractNum>
  <w:abstractNum w:abstractNumId="15">
    <w:nsid w:val="7D103437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8"/>
  </w:num>
  <w:num w:numId="3">
    <w:abstractNumId w:val="14"/>
  </w:num>
  <w:num w:numId="4">
    <w:abstractNumId w:val="6"/>
  </w:num>
  <w:num w:numId="5">
    <w:abstractNumId w:val="11"/>
  </w:num>
  <w:num w:numId="6">
    <w:abstractNumId w:val="15"/>
  </w:num>
  <w:num w:numId="7">
    <w:abstractNumId w:val="3"/>
  </w:num>
  <w:num w:numId="8">
    <w:abstractNumId w:val="9"/>
  </w:num>
  <w:num w:numId="9">
    <w:abstractNumId w:val="4"/>
  </w:num>
  <w:num w:numId="10">
    <w:abstractNumId w:val="12"/>
  </w:num>
  <w:num w:numId="11">
    <w:abstractNumId w:val="2"/>
  </w:num>
  <w:num w:numId="12">
    <w:abstractNumId w:val="0"/>
  </w:num>
  <w:num w:numId="13">
    <w:abstractNumId w:val="13"/>
  </w:num>
  <w:num w:numId="14">
    <w:abstractNumId w:val="10"/>
  </w:num>
  <w:num w:numId="15">
    <w:abstractNumId w:val="7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25B6"/>
    <w:rsid w:val="000013B1"/>
    <w:rsid w:val="00015E55"/>
    <w:rsid w:val="00070A8A"/>
    <w:rsid w:val="00073BFD"/>
    <w:rsid w:val="000A619D"/>
    <w:rsid w:val="000B7F75"/>
    <w:rsid w:val="000C4914"/>
    <w:rsid w:val="000D042D"/>
    <w:rsid w:val="000D5D30"/>
    <w:rsid w:val="00146EFA"/>
    <w:rsid w:val="001751A5"/>
    <w:rsid w:val="002026D3"/>
    <w:rsid w:val="002164A4"/>
    <w:rsid w:val="0022524C"/>
    <w:rsid w:val="002515C2"/>
    <w:rsid w:val="00286EFD"/>
    <w:rsid w:val="003200B6"/>
    <w:rsid w:val="00325B1F"/>
    <w:rsid w:val="00334CEF"/>
    <w:rsid w:val="00340B3A"/>
    <w:rsid w:val="00355B97"/>
    <w:rsid w:val="00355CCD"/>
    <w:rsid w:val="00377F47"/>
    <w:rsid w:val="00382105"/>
    <w:rsid w:val="00395284"/>
    <w:rsid w:val="003A25B6"/>
    <w:rsid w:val="004015FE"/>
    <w:rsid w:val="004072EE"/>
    <w:rsid w:val="004122C5"/>
    <w:rsid w:val="004570C5"/>
    <w:rsid w:val="00470664"/>
    <w:rsid w:val="00480D71"/>
    <w:rsid w:val="004A27FD"/>
    <w:rsid w:val="004C548D"/>
    <w:rsid w:val="004D12E8"/>
    <w:rsid w:val="004F7B07"/>
    <w:rsid w:val="00554950"/>
    <w:rsid w:val="0058508A"/>
    <w:rsid w:val="005856CC"/>
    <w:rsid w:val="00595F39"/>
    <w:rsid w:val="005A52BC"/>
    <w:rsid w:val="005A6734"/>
    <w:rsid w:val="005D6780"/>
    <w:rsid w:val="005E10FC"/>
    <w:rsid w:val="005E596E"/>
    <w:rsid w:val="005E728C"/>
    <w:rsid w:val="005F0F44"/>
    <w:rsid w:val="005F4E03"/>
    <w:rsid w:val="005F7D70"/>
    <w:rsid w:val="006179DC"/>
    <w:rsid w:val="00665766"/>
    <w:rsid w:val="00693BC1"/>
    <w:rsid w:val="006A7DB3"/>
    <w:rsid w:val="006D4B3A"/>
    <w:rsid w:val="006E1637"/>
    <w:rsid w:val="00705229"/>
    <w:rsid w:val="00711A8F"/>
    <w:rsid w:val="00735F99"/>
    <w:rsid w:val="00756A1D"/>
    <w:rsid w:val="00772C80"/>
    <w:rsid w:val="007A15BD"/>
    <w:rsid w:val="007C42E7"/>
    <w:rsid w:val="008249E0"/>
    <w:rsid w:val="00830449"/>
    <w:rsid w:val="008416C1"/>
    <w:rsid w:val="00851537"/>
    <w:rsid w:val="00852A69"/>
    <w:rsid w:val="00853DBA"/>
    <w:rsid w:val="008547B0"/>
    <w:rsid w:val="00856B05"/>
    <w:rsid w:val="00876C9A"/>
    <w:rsid w:val="008A6268"/>
    <w:rsid w:val="008B1C6C"/>
    <w:rsid w:val="00926823"/>
    <w:rsid w:val="0097098F"/>
    <w:rsid w:val="009921D1"/>
    <w:rsid w:val="009A7003"/>
    <w:rsid w:val="009C4EF8"/>
    <w:rsid w:val="009D1578"/>
    <w:rsid w:val="009D300F"/>
    <w:rsid w:val="00A0132E"/>
    <w:rsid w:val="00A14212"/>
    <w:rsid w:val="00A2581C"/>
    <w:rsid w:val="00A56887"/>
    <w:rsid w:val="00A620ED"/>
    <w:rsid w:val="00A72E70"/>
    <w:rsid w:val="00A8268D"/>
    <w:rsid w:val="00AB1148"/>
    <w:rsid w:val="00AB71E8"/>
    <w:rsid w:val="00AF1F26"/>
    <w:rsid w:val="00B33CD6"/>
    <w:rsid w:val="00BC6104"/>
    <w:rsid w:val="00BD6ECA"/>
    <w:rsid w:val="00C10803"/>
    <w:rsid w:val="00C13252"/>
    <w:rsid w:val="00C13E2F"/>
    <w:rsid w:val="00C23418"/>
    <w:rsid w:val="00C41CDE"/>
    <w:rsid w:val="00C74486"/>
    <w:rsid w:val="00C9625E"/>
    <w:rsid w:val="00C97A44"/>
    <w:rsid w:val="00CC50B0"/>
    <w:rsid w:val="00D35F04"/>
    <w:rsid w:val="00D625DF"/>
    <w:rsid w:val="00D672EC"/>
    <w:rsid w:val="00D73607"/>
    <w:rsid w:val="00DE4557"/>
    <w:rsid w:val="00DF16F2"/>
    <w:rsid w:val="00E2236C"/>
    <w:rsid w:val="00E30CA7"/>
    <w:rsid w:val="00E332DA"/>
    <w:rsid w:val="00E42C5C"/>
    <w:rsid w:val="00E6006C"/>
    <w:rsid w:val="00E63E1D"/>
    <w:rsid w:val="00E67E2F"/>
    <w:rsid w:val="00E93ABF"/>
    <w:rsid w:val="00E9401C"/>
    <w:rsid w:val="00E97D86"/>
    <w:rsid w:val="00EF2A27"/>
    <w:rsid w:val="00EF36D7"/>
    <w:rsid w:val="00FE2DB1"/>
    <w:rsid w:val="00FE3C95"/>
    <w:rsid w:val="00FF6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5B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73BFD"/>
    <w:pPr>
      <w:keepNext/>
      <w:spacing w:before="120"/>
      <w:jc w:val="both"/>
      <w:outlineLvl w:val="0"/>
    </w:pPr>
    <w:rPr>
      <w:rFonts w:ascii="Bookman Old Style" w:hAnsi="Bookman Old Style"/>
      <w:b/>
      <w:i/>
      <w:color w:val="800000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73BFD"/>
    <w:pPr>
      <w:keepNext/>
      <w:spacing w:line="360" w:lineRule="auto"/>
      <w:jc w:val="center"/>
      <w:outlineLvl w:val="1"/>
    </w:pPr>
    <w:rPr>
      <w:rFonts w:ascii="Bookman Old Style" w:hAnsi="Bookman Old Style"/>
      <w:b/>
      <w:i/>
      <w:iCs/>
      <w:shadow/>
      <w:color w:val="800000"/>
      <w:spacing w:val="2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73B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73BF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73BFD"/>
    <w:rPr>
      <w:rFonts w:ascii="Bookman Old Style" w:hAnsi="Bookman Old Style" w:cs="Times New Roman"/>
      <w:b/>
      <w:i/>
      <w:color w:val="800000"/>
      <w:sz w:val="20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73BFD"/>
    <w:rPr>
      <w:rFonts w:ascii="Bookman Old Style" w:hAnsi="Bookman Old Style" w:cs="Times New Roman"/>
      <w:b/>
      <w:i/>
      <w:iCs/>
      <w:shadow/>
      <w:color w:val="800000"/>
      <w:spacing w:val="20"/>
      <w:sz w:val="28"/>
      <w:szCs w:val="28"/>
      <w:lang w:eastAsia="pl-PL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73BFD"/>
    <w:rPr>
      <w:rFonts w:ascii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73BFD"/>
    <w:rPr>
      <w:rFonts w:ascii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BodyText2">
    <w:name w:val="Body Text 2"/>
    <w:basedOn w:val="Normal"/>
    <w:link w:val="BodyText2Char"/>
    <w:uiPriority w:val="99"/>
    <w:rsid w:val="003A25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3A25B6"/>
    <w:rPr>
      <w:rFonts w:ascii="Times New Roman" w:hAnsi="Times New Roman" w:cs="Times New Roman"/>
      <w:sz w:val="24"/>
      <w:szCs w:val="24"/>
      <w:lang w:eastAsia="pl-PL"/>
    </w:rPr>
  </w:style>
  <w:style w:type="paragraph" w:styleId="BodyTextIndent2">
    <w:name w:val="Body Text Indent 2"/>
    <w:basedOn w:val="Normal"/>
    <w:link w:val="BodyTextIndent2Char"/>
    <w:uiPriority w:val="99"/>
    <w:semiHidden/>
    <w:rsid w:val="003A25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A25B6"/>
    <w:rPr>
      <w:rFonts w:ascii="Times New Roman" w:hAnsi="Times New Roman" w:cs="Times New Roman"/>
      <w:sz w:val="24"/>
      <w:szCs w:val="24"/>
      <w:lang w:eastAsia="pl-PL"/>
    </w:rPr>
  </w:style>
  <w:style w:type="paragraph" w:styleId="Header">
    <w:name w:val="header"/>
    <w:basedOn w:val="Normal"/>
    <w:link w:val="HeaderChar"/>
    <w:uiPriority w:val="99"/>
    <w:rsid w:val="00073BF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73BFD"/>
    <w:rPr>
      <w:rFonts w:ascii="Times New Roman" w:hAnsi="Times New Roman" w:cs="Times New Roman"/>
      <w:sz w:val="24"/>
      <w:szCs w:val="24"/>
      <w:lang w:eastAsia="pl-PL"/>
    </w:rPr>
  </w:style>
  <w:style w:type="paragraph" w:styleId="NoSpacing">
    <w:name w:val="No Spacing"/>
    <w:link w:val="NoSpacingChar"/>
    <w:uiPriority w:val="99"/>
    <w:qFormat/>
    <w:rsid w:val="00711A8F"/>
    <w:rPr>
      <w:rFonts w:eastAsia="Times New Roman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711A8F"/>
    <w:rPr>
      <w:rFonts w:eastAsia="Times New Roman" w:cs="Times New Roman"/>
      <w:sz w:val="22"/>
      <w:szCs w:val="22"/>
      <w:lang w:val="pl-PL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711A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11A8F"/>
    <w:rPr>
      <w:rFonts w:ascii="Tahoma" w:hAnsi="Tahoma" w:cs="Tahoma"/>
      <w:sz w:val="16"/>
      <w:szCs w:val="16"/>
      <w:lang w:eastAsia="pl-PL"/>
    </w:rPr>
  </w:style>
  <w:style w:type="paragraph" w:styleId="ListParagraph">
    <w:name w:val="List Paragraph"/>
    <w:basedOn w:val="Normal"/>
    <w:uiPriority w:val="99"/>
    <w:qFormat/>
    <w:rsid w:val="00377F47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rsid w:val="000013B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013B1"/>
    <w:rPr>
      <w:rFonts w:ascii="Times New Roman" w:hAnsi="Times New Roman" w:cs="Times New Roman"/>
      <w:sz w:val="24"/>
      <w:szCs w:val="24"/>
      <w:lang w:eastAsia="pl-PL"/>
    </w:rPr>
  </w:style>
  <w:style w:type="paragraph" w:styleId="Footer">
    <w:name w:val="footer"/>
    <w:basedOn w:val="Normal"/>
    <w:link w:val="FooterChar"/>
    <w:uiPriority w:val="99"/>
    <w:rsid w:val="00852A6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52A69"/>
    <w:rPr>
      <w:rFonts w:ascii="Times New Roman" w:hAnsi="Times New Roman" w:cs="Times New Roman"/>
      <w:sz w:val="24"/>
      <w:szCs w:val="24"/>
      <w:lang w:eastAsia="pl-PL"/>
    </w:rPr>
  </w:style>
  <w:style w:type="character" w:styleId="PageNumber">
    <w:name w:val="page number"/>
    <w:basedOn w:val="DefaultParagraphFont"/>
    <w:uiPriority w:val="99"/>
    <w:rsid w:val="001751A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41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1006</TotalTime>
  <Pages>9</Pages>
  <Words>4925</Words>
  <Characters>29550</Characters>
  <Application>Microsoft Office Outlook</Application>
  <DocSecurity>0</DocSecurity>
  <Lines>0</Lines>
  <Paragraphs>0</Paragraphs>
  <ScaleCrop>false</ScaleCrop>
  <Company>MPiPS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BEZROBOCIE W POLSCE W 2009 ROKU</dc:title>
  <dc:subject>Raport tabelaryczny</dc:subject>
  <dc:creator>Beata_Chrominska</dc:creator>
  <cp:keywords/>
  <dc:description/>
  <cp:lastModifiedBy>Justyna_Majewska</cp:lastModifiedBy>
  <cp:revision>58</cp:revision>
  <cp:lastPrinted>2011-06-21T13:27:00Z</cp:lastPrinted>
  <dcterms:created xsi:type="dcterms:W3CDTF">2010-07-06T08:45:00Z</dcterms:created>
  <dcterms:modified xsi:type="dcterms:W3CDTF">2011-06-21T13:47:00Z</dcterms:modified>
</cp:coreProperties>
</file>